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7.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8.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2ED356" w14:textId="648E44ED" w:rsidR="003A54F8" w:rsidRPr="00A64A9E" w:rsidRDefault="003A54F8" w:rsidP="00F043F6">
      <w:pPr>
        <w:jc w:val="both"/>
        <w:rPr>
          <w:rStyle w:val="normal1"/>
          <w:rFonts w:ascii="Arial" w:hAnsi="Arial" w:cs="Arial"/>
          <w:sz w:val="16"/>
        </w:rPr>
      </w:pPr>
      <w:r w:rsidRPr="00A64A9E">
        <w:rPr>
          <w:rFonts w:ascii="Arial" w:hAnsi="Arial" w:cs="Arial"/>
          <w:sz w:val="16"/>
        </w:rPr>
        <w:t xml:space="preserve"> </w:t>
      </w:r>
    </w:p>
    <w:p w14:paraId="476E5EB0" w14:textId="77777777" w:rsidR="004A03F9" w:rsidRPr="00A64A9E" w:rsidRDefault="004A03F9" w:rsidP="003443C7">
      <w:pPr>
        <w:jc w:val="both"/>
        <w:rPr>
          <w:rStyle w:val="normal1"/>
          <w:b/>
          <w:smallCaps/>
        </w:rPr>
      </w:pPr>
    </w:p>
    <w:p w14:paraId="7033549C" w14:textId="77777777" w:rsidR="00F072D7" w:rsidRPr="00A64A9E" w:rsidRDefault="00F072D7" w:rsidP="003443C7">
      <w:pPr>
        <w:jc w:val="both"/>
        <w:rPr>
          <w:rStyle w:val="normal1"/>
          <w:b/>
          <w:smallCaps/>
        </w:rPr>
        <w:sectPr w:rsidR="00F072D7" w:rsidRPr="00A64A9E" w:rsidSect="008E0573">
          <w:headerReference w:type="default" r:id="rId11"/>
          <w:footerReference w:type="default" r:id="rId12"/>
          <w:headerReference w:type="first" r:id="rId13"/>
          <w:footerReference w:type="first" r:id="rId14"/>
          <w:pgSz w:w="11913" w:h="16834" w:code="9"/>
          <w:pgMar w:top="960" w:right="851" w:bottom="539" w:left="1134" w:header="284" w:footer="510" w:gutter="567"/>
          <w:pgNumType w:start="1"/>
          <w:cols w:space="708"/>
          <w:titlePg/>
        </w:sectPr>
      </w:pPr>
    </w:p>
    <w:p w14:paraId="7C41DA3B" w14:textId="77777777" w:rsidR="00406C5D" w:rsidRPr="00A64A9E" w:rsidRDefault="00406C5D" w:rsidP="003443C7">
      <w:pPr>
        <w:jc w:val="both"/>
        <w:rPr>
          <w:rStyle w:val="normal1"/>
          <w:b/>
          <w:smallCaps/>
        </w:rPr>
      </w:pPr>
    </w:p>
    <w:p w14:paraId="055E097D" w14:textId="3F673C95" w:rsidR="004A03F9" w:rsidRPr="00662DD5" w:rsidRDefault="004A03F9" w:rsidP="137FAD6E">
      <w:pPr>
        <w:jc w:val="both"/>
        <w:rPr>
          <w:rStyle w:val="normal1"/>
          <w:b/>
          <w:bCs/>
          <w:smallCaps/>
        </w:rPr>
      </w:pPr>
      <w:r w:rsidRPr="00662DD5">
        <w:rPr>
          <w:rStyle w:val="normal1"/>
          <w:b/>
          <w:bCs/>
          <w:smallCaps/>
        </w:rPr>
        <w:t xml:space="preserve">METSAKASVATUSTEENUSE </w:t>
      </w:r>
      <w:r w:rsidR="4074B444" w:rsidRPr="00662DD5">
        <w:rPr>
          <w:rStyle w:val="normal1"/>
          <w:b/>
          <w:bCs/>
          <w:smallCaps/>
        </w:rPr>
        <w:t>RAAM</w:t>
      </w:r>
      <w:r w:rsidRPr="00662DD5">
        <w:rPr>
          <w:rStyle w:val="normal1"/>
          <w:b/>
          <w:bCs/>
          <w:smallCaps/>
        </w:rPr>
        <w:t xml:space="preserve">LEPING </w:t>
      </w:r>
      <w:r w:rsidR="00086C79" w:rsidRPr="00662DD5">
        <w:rPr>
          <w:b/>
          <w:bCs/>
        </w:rPr>
        <w:t>nr</w:t>
      </w:r>
      <w:r w:rsidR="00086C79" w:rsidRPr="00662DD5">
        <w:rPr>
          <w:rStyle w:val="normal1"/>
          <w:b/>
          <w:bCs/>
          <w:smallCaps/>
        </w:rPr>
        <w:t xml:space="preserve"> </w:t>
      </w:r>
      <w:r w:rsidRPr="00662DD5">
        <w:rPr>
          <w:rStyle w:val="normal1"/>
          <w:b/>
          <w:bCs/>
          <w:smallCaps/>
        </w:rPr>
        <w:t>3-2.5</w:t>
      </w:r>
      <w:r w:rsidR="00086C79" w:rsidRPr="00662DD5">
        <w:rPr>
          <w:rStyle w:val="normal1"/>
          <w:b/>
          <w:bCs/>
          <w:smallCaps/>
        </w:rPr>
        <w:t>.3/</w:t>
      </w:r>
      <w:r w:rsidRPr="00662DD5">
        <w:rPr>
          <w:b/>
          <w:bCs/>
        </w:rPr>
        <w:fldChar w:fldCharType="begin"/>
      </w:r>
      <w:r w:rsidRPr="00662DD5">
        <w:rPr>
          <w:b/>
          <w:bCs/>
        </w:rPr>
        <w:instrText xml:space="preserve"> MACROBUTTON  AcceptAllChangesInDoc [Sisesta number] </w:instrText>
      </w:r>
      <w:r w:rsidRPr="00662DD5">
        <w:rPr>
          <w:b/>
          <w:bCs/>
        </w:rPr>
        <w:fldChar w:fldCharType="end"/>
      </w:r>
    </w:p>
    <w:p w14:paraId="039EC439" w14:textId="77777777" w:rsidR="007F6905" w:rsidRPr="00662DD5" w:rsidRDefault="007F6905" w:rsidP="003443C7">
      <w:pPr>
        <w:jc w:val="both"/>
        <w:rPr>
          <w:noProof/>
        </w:rPr>
      </w:pPr>
    </w:p>
    <w:p w14:paraId="7CDA80F1" w14:textId="77777777" w:rsidR="00F97785" w:rsidRPr="00662DD5" w:rsidRDefault="00C15654" w:rsidP="003443C7">
      <w:pPr>
        <w:pStyle w:val="NormalWeb"/>
        <w:jc w:val="right"/>
        <w:rPr>
          <w:rFonts w:eastAsia="Calibri"/>
          <w:szCs w:val="22"/>
          <w:lang w:val="fi-FI"/>
        </w:rPr>
      </w:pPr>
      <w:sdt>
        <w:sdtPr>
          <w:rPr>
            <w:rFonts w:eastAsia="Calibri"/>
            <w:szCs w:val="22"/>
            <w:lang w:val="fi-FI"/>
          </w:rPr>
          <w:id w:val="448594684"/>
          <w:placeholder>
            <w:docPart w:val="CBF83E312D3649CE8CB0CCEC0E52B726"/>
          </w:placeholder>
          <w:date>
            <w:dateFormat w:val="d.MM.yyyy"/>
            <w:lid w:val="et-EE"/>
            <w:storeMappedDataAs w:val="dateTime"/>
            <w:calendar w:val="gregorian"/>
          </w:date>
        </w:sdtPr>
        <w:sdtEndPr/>
        <w:sdtContent>
          <w:r w:rsidR="00F97785" w:rsidRPr="00662DD5">
            <w:rPr>
              <w:rFonts w:eastAsia="Calibri"/>
              <w:szCs w:val="22"/>
              <w:lang w:val="fi-FI"/>
            </w:rPr>
            <w:t>[</w:t>
          </w:r>
          <w:proofErr w:type="spellStart"/>
          <w:r w:rsidR="00F97785" w:rsidRPr="00662DD5">
            <w:rPr>
              <w:rFonts w:eastAsia="Calibri"/>
              <w:szCs w:val="22"/>
              <w:lang w:val="fi-FI"/>
            </w:rPr>
            <w:t>Vali</w:t>
          </w:r>
          <w:proofErr w:type="spellEnd"/>
          <w:r w:rsidR="00F97785" w:rsidRPr="00662DD5">
            <w:rPr>
              <w:rFonts w:eastAsia="Calibri"/>
              <w:szCs w:val="22"/>
              <w:lang w:val="fi-FI"/>
            </w:rPr>
            <w:t xml:space="preserve"> </w:t>
          </w:r>
          <w:proofErr w:type="spellStart"/>
          <w:r w:rsidR="00F97785" w:rsidRPr="00662DD5">
            <w:rPr>
              <w:rFonts w:eastAsia="Calibri"/>
              <w:szCs w:val="22"/>
              <w:lang w:val="fi-FI"/>
            </w:rPr>
            <w:t>kuupäev</w:t>
          </w:r>
          <w:proofErr w:type="spellEnd"/>
          <w:r w:rsidR="00F97785" w:rsidRPr="00662DD5">
            <w:rPr>
              <w:rFonts w:eastAsia="Calibri"/>
              <w:szCs w:val="22"/>
              <w:lang w:val="fi-FI"/>
            </w:rPr>
            <w:t>]</w:t>
          </w:r>
        </w:sdtContent>
      </w:sdt>
    </w:p>
    <w:p w14:paraId="65918D44" w14:textId="77777777" w:rsidR="00F97785" w:rsidRPr="00662DD5" w:rsidRDefault="00F97785" w:rsidP="003443C7">
      <w:pPr>
        <w:pStyle w:val="NormalWeb"/>
        <w:jc w:val="right"/>
        <w:rPr>
          <w:lang w:val="et-EE"/>
        </w:rPr>
      </w:pPr>
      <w:r w:rsidRPr="00662DD5">
        <w:rPr>
          <w:rFonts w:eastAsia="Calibri"/>
          <w:lang w:val="fi-FI"/>
        </w:rPr>
        <w:t>(</w:t>
      </w:r>
      <w:proofErr w:type="spellStart"/>
      <w:r w:rsidRPr="00662DD5">
        <w:rPr>
          <w:rFonts w:eastAsia="Calibri"/>
          <w:lang w:val="fi-FI"/>
        </w:rPr>
        <w:t>hiliseima</w:t>
      </w:r>
      <w:proofErr w:type="spellEnd"/>
      <w:r w:rsidRPr="00662DD5">
        <w:rPr>
          <w:rFonts w:eastAsia="Calibri"/>
          <w:lang w:val="fi-FI"/>
        </w:rPr>
        <w:t xml:space="preserve"> </w:t>
      </w:r>
      <w:proofErr w:type="spellStart"/>
      <w:r w:rsidRPr="00662DD5">
        <w:rPr>
          <w:rFonts w:eastAsia="Calibri"/>
          <w:lang w:val="fi-FI"/>
        </w:rPr>
        <w:t>digitaalallkirja</w:t>
      </w:r>
      <w:proofErr w:type="spellEnd"/>
      <w:r w:rsidRPr="00662DD5">
        <w:rPr>
          <w:rFonts w:eastAsia="Calibri"/>
          <w:lang w:val="fi-FI"/>
        </w:rPr>
        <w:t xml:space="preserve"> </w:t>
      </w:r>
      <w:proofErr w:type="spellStart"/>
      <w:r w:rsidRPr="00662DD5">
        <w:rPr>
          <w:rFonts w:eastAsia="Calibri"/>
          <w:lang w:val="fi-FI"/>
        </w:rPr>
        <w:t>kuupäev</w:t>
      </w:r>
      <w:proofErr w:type="spellEnd"/>
      <w:r w:rsidRPr="00662DD5">
        <w:rPr>
          <w:rFonts w:eastAsia="Calibri"/>
          <w:lang w:val="fi-FI"/>
        </w:rPr>
        <w:t>)</w:t>
      </w:r>
    </w:p>
    <w:p w14:paraId="1BE56350" w14:textId="77777777" w:rsidR="007F6905" w:rsidRPr="00662DD5" w:rsidRDefault="007F6905" w:rsidP="003443C7">
      <w:pPr>
        <w:jc w:val="both"/>
      </w:pPr>
    </w:p>
    <w:p w14:paraId="4A1FC655" w14:textId="77777777" w:rsidR="00F97785" w:rsidRPr="00662DD5" w:rsidRDefault="00F97785" w:rsidP="003443C7">
      <w:pPr>
        <w:jc w:val="both"/>
        <w:outlineLvl w:val="0"/>
        <w:rPr>
          <w:noProof/>
        </w:rPr>
      </w:pPr>
    </w:p>
    <w:p w14:paraId="400895A7" w14:textId="77777777" w:rsidR="00F97785" w:rsidRPr="00662DD5" w:rsidRDefault="003A54F8" w:rsidP="003443C7">
      <w:pPr>
        <w:jc w:val="both"/>
      </w:pPr>
      <w:r w:rsidRPr="00662DD5">
        <w:rPr>
          <w:bCs/>
        </w:rPr>
        <w:t>Riigimetsa Majandamise Keskus</w:t>
      </w:r>
      <w:r w:rsidR="00381A67" w:rsidRPr="00662DD5">
        <w:rPr>
          <w:bCs/>
        </w:rPr>
        <w:t>,</w:t>
      </w:r>
      <w:r w:rsidRPr="00662DD5">
        <w:t xml:space="preserve"> </w:t>
      </w:r>
      <w:r w:rsidRPr="00662DD5">
        <w:rPr>
          <w:bCs/>
        </w:rPr>
        <w:t xml:space="preserve">edaspidi </w:t>
      </w:r>
      <w:r w:rsidRPr="00662DD5">
        <w:rPr>
          <w:b/>
          <w:bCs/>
        </w:rPr>
        <w:t>RMK</w:t>
      </w:r>
      <w:r w:rsidR="00381A67" w:rsidRPr="00662DD5">
        <w:rPr>
          <w:bCs/>
        </w:rPr>
        <w:t xml:space="preserve"> või </w:t>
      </w:r>
      <w:r w:rsidR="007F6905" w:rsidRPr="00662DD5">
        <w:rPr>
          <w:b/>
          <w:bCs/>
        </w:rPr>
        <w:t>t</w:t>
      </w:r>
      <w:r w:rsidR="00381A67" w:rsidRPr="00662DD5">
        <w:rPr>
          <w:b/>
          <w:bCs/>
        </w:rPr>
        <w:t>ellija</w:t>
      </w:r>
      <w:r w:rsidRPr="00662DD5">
        <w:rPr>
          <w:bCs/>
        </w:rPr>
        <w:t xml:space="preserve">, </w:t>
      </w:r>
      <w:r w:rsidR="00F97785" w:rsidRPr="00662DD5">
        <w:t xml:space="preserve">keda esindab </w:t>
      </w:r>
      <w:sdt>
        <w:sdtPr>
          <w:tag w:val="Riigimetsa Majandamise Keskuse "/>
          <w:id w:val="-1598098674"/>
          <w:placeholder>
            <w:docPart w:val="98771FFB5FA345029DEF156C9FA9138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00F97785" w:rsidRPr="00662DD5">
            <w:t>[Vali sobiv]</w:t>
          </w:r>
        </w:sdtContent>
      </w:sdt>
      <w:r w:rsidR="00F97785" w:rsidRPr="00662DD5">
        <w:t xml:space="preserve"> </w:t>
      </w:r>
      <w:sdt>
        <w:sdtPr>
          <w:alias w:val="Vali kuupäev"/>
          <w:tag w:val="Vali kuupäev"/>
          <w:id w:val="-171967024"/>
          <w:placeholder>
            <w:docPart w:val="6064FF5CC7134F3BAE4C461A3733E30D"/>
          </w:placeholder>
          <w:date>
            <w:dateFormat w:val="d.MM.yyyy"/>
            <w:lid w:val="et-EE"/>
            <w:storeMappedDataAs w:val="dateTime"/>
            <w:calendar w:val="gregorian"/>
          </w:date>
        </w:sdtPr>
        <w:sdtEndPr/>
        <w:sdtContent>
          <w:r w:rsidR="00F97785" w:rsidRPr="00662DD5">
            <w:t>[Vali kuupäev]</w:t>
          </w:r>
        </w:sdtContent>
      </w:sdt>
      <w:r w:rsidR="00F97785" w:rsidRPr="00662DD5">
        <w:t xml:space="preserve"> </w:t>
      </w:r>
      <w:sdt>
        <w:sdtPr>
          <w:id w:val="-775716232"/>
          <w:placeholder>
            <w:docPart w:val="98771FFB5FA345029DEF156C9FA9138A"/>
          </w:placeholder>
          <w:comboBox>
            <w:listItem w:displayText="otsuse" w:value="otsuse"/>
            <w:listItem w:displayText="käskkirja" w:value="käskkirja"/>
            <w:listItem w:displayText="volikirja" w:value="volikirja"/>
            <w:listItem w:displayText="määruse" w:value="määruse"/>
          </w:comboBox>
        </w:sdtPr>
        <w:sdtEndPr/>
        <w:sdtContent>
          <w:r w:rsidR="00F97785" w:rsidRPr="00662DD5">
            <w:t>[Vali sobiv]</w:t>
          </w:r>
        </w:sdtContent>
      </w:sdt>
      <w:r w:rsidR="00F97785" w:rsidRPr="00662DD5">
        <w:t xml:space="preserve"> nr </w:t>
      </w:r>
      <w:r w:rsidR="00F97785" w:rsidRPr="00662DD5">
        <w:fldChar w:fldCharType="begin"/>
      </w:r>
      <w:r w:rsidR="00F97785" w:rsidRPr="00662DD5">
        <w:instrText xml:space="preserve"> MACROBUTTON  AcceptAllChangesInDoc [Sisesta number] </w:instrText>
      </w:r>
      <w:r w:rsidR="00F97785" w:rsidRPr="00662DD5">
        <w:fldChar w:fldCharType="end"/>
      </w:r>
      <w:r w:rsidR="00F97785" w:rsidRPr="00662DD5">
        <w:t xml:space="preserve">alusel </w:t>
      </w:r>
      <w:r w:rsidR="00F97785" w:rsidRPr="00662DD5">
        <w:rPr>
          <w:rFonts w:eastAsia="Calibri"/>
        </w:rPr>
        <w:fldChar w:fldCharType="begin"/>
      </w:r>
      <w:r w:rsidR="00F97785" w:rsidRPr="00662DD5">
        <w:rPr>
          <w:rFonts w:eastAsia="Calibri"/>
        </w:rPr>
        <w:instrText xml:space="preserve"> MACROBUTTON  AcceptAllChangesInDoc [Sisesta ametinimetus] </w:instrText>
      </w:r>
      <w:r w:rsidR="00F97785" w:rsidRPr="00662DD5">
        <w:rPr>
          <w:rFonts w:eastAsia="Calibri"/>
        </w:rPr>
        <w:fldChar w:fldCharType="end"/>
      </w:r>
      <w:r w:rsidR="00F97785" w:rsidRPr="00662DD5">
        <w:rPr>
          <w:rFonts w:eastAsia="Calibri"/>
        </w:rPr>
        <w:t xml:space="preserve"> </w:t>
      </w:r>
      <w:r w:rsidR="00F97785" w:rsidRPr="00662DD5">
        <w:rPr>
          <w:rFonts w:eastAsia="Calibri"/>
        </w:rPr>
        <w:fldChar w:fldCharType="begin"/>
      </w:r>
      <w:r w:rsidR="00F97785" w:rsidRPr="00662DD5">
        <w:rPr>
          <w:rFonts w:eastAsia="Calibri"/>
        </w:rPr>
        <w:instrText xml:space="preserve"> MACROBUTTON  AcceptAllChangesInDoc [Sisesta eesnimi ja perekonnanimi] </w:instrText>
      </w:r>
      <w:r w:rsidR="00F97785" w:rsidRPr="00662DD5">
        <w:rPr>
          <w:rFonts w:eastAsia="Calibri"/>
        </w:rPr>
        <w:fldChar w:fldCharType="end"/>
      </w:r>
      <w:r w:rsidR="00F97785" w:rsidRPr="00662DD5">
        <w:t>, ühelt poolt,</w:t>
      </w:r>
    </w:p>
    <w:p w14:paraId="2461FB4A" w14:textId="77777777" w:rsidR="00F97785" w:rsidRPr="00662DD5" w:rsidRDefault="00F97785" w:rsidP="003443C7">
      <w:pPr>
        <w:jc w:val="both"/>
        <w:outlineLvl w:val="0"/>
      </w:pPr>
    </w:p>
    <w:p w14:paraId="5DF214A2" w14:textId="77777777" w:rsidR="004A4BC8" w:rsidRPr="00662DD5" w:rsidRDefault="004A4BC8" w:rsidP="003443C7">
      <w:pPr>
        <w:jc w:val="both"/>
      </w:pPr>
      <w:r w:rsidRPr="00662DD5">
        <w:t xml:space="preserve">ja </w:t>
      </w:r>
      <w:r w:rsidRPr="00662DD5">
        <w:fldChar w:fldCharType="begin"/>
      </w:r>
      <w:r w:rsidRPr="00662DD5">
        <w:instrText xml:space="preserve"> MACROBUTTON  AcceptAllChangesInDoc [Sisesta juriidilise isiku nimi], </w:instrText>
      </w:r>
      <w:r w:rsidRPr="00662DD5">
        <w:fldChar w:fldCharType="end"/>
      </w:r>
      <w:r w:rsidRPr="00662DD5">
        <w:t xml:space="preserve">edaspidi </w:t>
      </w:r>
      <w:r w:rsidRPr="00662DD5">
        <w:rPr>
          <w:b/>
          <w:bCs/>
        </w:rPr>
        <w:t>töövõtja</w:t>
      </w:r>
      <w:r w:rsidRPr="00662DD5">
        <w:rPr>
          <w:bCs/>
        </w:rPr>
        <w:t xml:space="preserve">, </w:t>
      </w:r>
      <w:r w:rsidRPr="00662DD5">
        <w:t xml:space="preserve">keda esindab </w:t>
      </w:r>
      <w:sdt>
        <w:sdtPr>
          <w:tag w:val="Riigimetsa Majandamise Keskuse "/>
          <w:id w:val="219788717"/>
          <w:placeholder>
            <w:docPart w:val="ADD703CAB0244026B09E37C88DFFE94C"/>
          </w:placeholder>
          <w:comboBox>
            <w:listItem w:displayText="põhikirja" w:value="põhikirja"/>
            <w:listItem w:displayText="volikirja" w:value="volikirja"/>
          </w:comboBox>
        </w:sdtPr>
        <w:sdtEndPr/>
        <w:sdtContent>
          <w:r w:rsidRPr="00662DD5">
            <w:t>[Vali sobiv]</w:t>
          </w:r>
        </w:sdtContent>
      </w:sdt>
      <w:r w:rsidRPr="00662DD5">
        <w:t xml:space="preserve">  alusel </w:t>
      </w:r>
      <w:r w:rsidRPr="00662DD5">
        <w:fldChar w:fldCharType="begin"/>
      </w:r>
      <w:r w:rsidRPr="00662DD5">
        <w:instrText xml:space="preserve"> MACROBUTTON  AcceptAllChangesInDoc [Sisesta ametinimetus]</w:instrText>
      </w:r>
      <w:r w:rsidRPr="00662DD5">
        <w:fldChar w:fldCharType="end"/>
      </w:r>
      <w:r w:rsidRPr="00662DD5">
        <w:rPr>
          <w:rFonts w:eastAsia="Calibri"/>
        </w:rPr>
        <w:t xml:space="preserve"> </w:t>
      </w:r>
      <w:r w:rsidRPr="00662DD5">
        <w:fldChar w:fldCharType="begin"/>
      </w:r>
      <w:r w:rsidRPr="00662DD5">
        <w:instrText xml:space="preserve"> MACROBUTTON  AcceptAllChangesInDoc [Sisesta eesnimi ja perekonnanimi] </w:instrText>
      </w:r>
      <w:r w:rsidRPr="00662DD5">
        <w:fldChar w:fldCharType="end"/>
      </w:r>
      <w:r w:rsidRPr="00662DD5">
        <w:t>teiselt poolt,</w:t>
      </w:r>
    </w:p>
    <w:p w14:paraId="2B0E6105" w14:textId="77777777" w:rsidR="004A4BC8" w:rsidRPr="00662DD5" w:rsidRDefault="004A4BC8" w:rsidP="003443C7">
      <w:pPr>
        <w:jc w:val="both"/>
        <w:rPr>
          <w:rFonts w:eastAsia="Calibri"/>
        </w:rPr>
      </w:pPr>
    </w:p>
    <w:p w14:paraId="61ACD24F" w14:textId="77777777" w:rsidR="00F97785" w:rsidRPr="00662DD5" w:rsidRDefault="004A4BC8" w:rsidP="003443C7">
      <w:pPr>
        <w:jc w:val="both"/>
        <w:outlineLvl w:val="0"/>
        <w:rPr>
          <w:rFonts w:eastAsia="Calibri"/>
        </w:rPr>
      </w:pPr>
      <w:r w:rsidRPr="00662DD5">
        <w:fldChar w:fldCharType="begin"/>
      </w:r>
      <w:r w:rsidRPr="00662DD5">
        <w:instrText xml:space="preserve"> MACROBUTTON  AcceptAllChangesInDoc [Sisesta füüsilisest isikust ettevõtja nimi]</w:instrText>
      </w:r>
      <w:r w:rsidRPr="00662DD5">
        <w:fldChar w:fldCharType="end"/>
      </w:r>
      <w:r w:rsidRPr="00662DD5">
        <w:rPr>
          <w:rFonts w:eastAsia="Calibri"/>
        </w:rPr>
        <w:t xml:space="preserve">, </w:t>
      </w:r>
      <w:r w:rsidRPr="00662DD5">
        <w:rPr>
          <w:iCs/>
        </w:rPr>
        <w:t>edaspidi töövõtja, teiselt poolt,</w:t>
      </w:r>
      <w:r w:rsidRPr="00662DD5">
        <w:rPr>
          <w:rFonts w:eastAsia="Calibri"/>
        </w:rPr>
        <w:t xml:space="preserve"> </w:t>
      </w:r>
    </w:p>
    <w:p w14:paraId="3E0D0434" w14:textId="77777777" w:rsidR="004A4BC8" w:rsidRPr="00662DD5" w:rsidRDefault="004A4BC8" w:rsidP="003443C7">
      <w:pPr>
        <w:jc w:val="both"/>
        <w:outlineLvl w:val="0"/>
      </w:pPr>
    </w:p>
    <w:p w14:paraId="14672120" w14:textId="77777777" w:rsidR="00F97785" w:rsidRPr="00662DD5" w:rsidRDefault="00F97785" w:rsidP="003443C7">
      <w:pPr>
        <w:jc w:val="both"/>
      </w:pPr>
      <w:r w:rsidRPr="00662DD5">
        <w:t xml:space="preserve">keda nimetatakse edaspidi </w:t>
      </w:r>
      <w:r w:rsidRPr="00662DD5">
        <w:rPr>
          <w:b/>
        </w:rPr>
        <w:t xml:space="preserve">pool </w:t>
      </w:r>
      <w:r w:rsidRPr="00662DD5">
        <w:t xml:space="preserve">või ühiselt </w:t>
      </w:r>
      <w:r w:rsidRPr="00662DD5">
        <w:rPr>
          <w:b/>
        </w:rPr>
        <w:t>pooled</w:t>
      </w:r>
      <w:r w:rsidRPr="00662DD5">
        <w:t>,</w:t>
      </w:r>
    </w:p>
    <w:p w14:paraId="536E811F" w14:textId="77777777" w:rsidR="00F97785" w:rsidRPr="00662DD5" w:rsidRDefault="00F97785" w:rsidP="003443C7">
      <w:pPr>
        <w:jc w:val="both"/>
      </w:pPr>
    </w:p>
    <w:p w14:paraId="515C5A74" w14:textId="65083B75" w:rsidR="00B52D80" w:rsidRPr="00662DD5" w:rsidRDefault="00B52D80" w:rsidP="003443C7">
      <w:pPr>
        <w:jc w:val="both"/>
        <w:rPr>
          <w:lang w:eastAsia="et-EE"/>
        </w:rPr>
      </w:pPr>
      <w:r>
        <w:t xml:space="preserve">sõlmisid käesoleva </w:t>
      </w:r>
      <w:r w:rsidR="2F49FDF7">
        <w:t>raam</w:t>
      </w:r>
      <w:r>
        <w:t xml:space="preserve">lepingu, </w:t>
      </w:r>
      <w:sdt>
        <w:sdtPr>
          <w:tag w:val="Riigimetsa Majandamise Keskuse "/>
          <w:id w:val="-1727522968"/>
          <w:placeholder>
            <w:docPart w:val="471ABD3A3DDF41FA810E471FA5F35532"/>
          </w:placeholder>
          <w:comboBox>
            <w:listItem w:displayText="hange" w:value="hange"/>
            <w:listItem w:displayText="riigihange" w:value="riigihange"/>
          </w:comboBox>
        </w:sdtPr>
        <w:sdtEndPr/>
        <w:sdtContent>
          <w:r w:rsidR="003D749E">
            <w:t>riigihan</w:t>
          </w:r>
          <w:r w:rsidR="00107177">
            <w:t>ke</w:t>
          </w:r>
        </w:sdtContent>
      </w:sdt>
      <w:r>
        <w:t xml:space="preserve"> </w:t>
      </w:r>
      <w:r w:rsidR="000A4249" w:rsidRPr="6C0A2241">
        <w:rPr>
          <w:lang w:eastAsia="et-EE"/>
        </w:rPr>
        <w:t>1-47.</w:t>
      </w:r>
      <w:r w:rsidR="0881EB17" w:rsidRPr="6C0A2241">
        <w:rPr>
          <w:lang w:eastAsia="et-EE"/>
        </w:rPr>
        <w:t>____</w:t>
      </w:r>
      <w:r w:rsidRPr="6C0A2241">
        <w:rPr>
          <w:lang w:eastAsia="et-EE"/>
        </w:rPr>
        <w:t>„</w:t>
      </w:r>
      <w:r w:rsidR="003F2E43" w:rsidRPr="6C0A2241">
        <w:rPr>
          <w:lang w:eastAsia="et-EE"/>
        </w:rPr>
        <w:t xml:space="preserve">Istutustööd </w:t>
      </w:r>
      <w:r w:rsidR="0E4EFC48" w:rsidRPr="6C0A2241">
        <w:rPr>
          <w:lang w:eastAsia="et-EE"/>
        </w:rPr>
        <w:t>____</w:t>
      </w:r>
      <w:r w:rsidR="003F2E43" w:rsidRPr="6C0A2241">
        <w:rPr>
          <w:lang w:eastAsia="et-EE"/>
        </w:rPr>
        <w:t xml:space="preserve">piirkonnas </w:t>
      </w:r>
      <w:r w:rsidR="7230A059" w:rsidRPr="6C0A2241">
        <w:rPr>
          <w:lang w:eastAsia="et-EE"/>
        </w:rPr>
        <w:t>____</w:t>
      </w:r>
      <w:r w:rsidRPr="6C0A2241">
        <w:rPr>
          <w:lang w:eastAsia="et-EE"/>
        </w:rPr>
        <w:t xml:space="preserve">“ (viitenumber </w:t>
      </w:r>
      <w:r w:rsidR="2222E5A5" w:rsidRPr="6C0A2241">
        <w:rPr>
          <w:lang w:eastAsia="et-EE"/>
        </w:rPr>
        <w:t>_____</w:t>
      </w:r>
      <w:r w:rsidRPr="6C0A2241">
        <w:rPr>
          <w:lang w:eastAsia="et-EE"/>
        </w:rPr>
        <w:t>) tulemusena alljärgnevas:</w:t>
      </w:r>
    </w:p>
    <w:p w14:paraId="5F06E5F6" w14:textId="77777777" w:rsidR="00F97785" w:rsidRPr="00662DD5" w:rsidRDefault="00F97785" w:rsidP="003443C7">
      <w:pPr>
        <w:jc w:val="both"/>
      </w:pPr>
    </w:p>
    <w:p w14:paraId="26B0F5B2" w14:textId="77777777" w:rsidR="003A54F8" w:rsidRPr="00662DD5" w:rsidRDefault="00F97785" w:rsidP="003443C7">
      <w:pPr>
        <w:numPr>
          <w:ilvl w:val="0"/>
          <w:numId w:val="6"/>
        </w:numPr>
        <w:jc w:val="both"/>
        <w:outlineLvl w:val="0"/>
        <w:rPr>
          <w:b/>
        </w:rPr>
      </w:pPr>
      <w:r w:rsidRPr="00662DD5">
        <w:rPr>
          <w:b/>
        </w:rPr>
        <w:t>Lepingu lisad</w:t>
      </w:r>
    </w:p>
    <w:p w14:paraId="6DCE73A5" w14:textId="77777777" w:rsidR="003A54F8" w:rsidRPr="00662DD5" w:rsidRDefault="003A54F8" w:rsidP="000E190C">
      <w:pPr>
        <w:tabs>
          <w:tab w:val="left" w:pos="567"/>
        </w:tabs>
        <w:jc w:val="both"/>
        <w:outlineLvl w:val="0"/>
      </w:pPr>
      <w:r w:rsidRPr="00662DD5">
        <w:t xml:space="preserve">Lepingu sõlmisel on </w:t>
      </w:r>
      <w:r w:rsidR="008E0573" w:rsidRPr="00662DD5">
        <w:t>l</w:t>
      </w:r>
      <w:r w:rsidRPr="00662DD5">
        <w:t xml:space="preserve">epingul järgmised </w:t>
      </w:r>
      <w:r w:rsidR="008E0573" w:rsidRPr="00662DD5">
        <w:t>l</w:t>
      </w:r>
      <w:r w:rsidRPr="00662DD5">
        <w:t>isad</w:t>
      </w:r>
      <w:r w:rsidR="00670E79" w:rsidRPr="00662DD5">
        <w:t>,</w:t>
      </w:r>
      <w:r w:rsidRPr="00662DD5">
        <w:t xml:space="preserve"> edaspidi </w:t>
      </w:r>
      <w:r w:rsidR="008E0573" w:rsidRPr="00662DD5">
        <w:rPr>
          <w:b/>
        </w:rPr>
        <w:t>l</w:t>
      </w:r>
      <w:r w:rsidRPr="00662DD5">
        <w:rPr>
          <w:b/>
        </w:rPr>
        <w:t>isa</w:t>
      </w:r>
      <w:r w:rsidRPr="00662DD5">
        <w:t xml:space="preserve"> või koos </w:t>
      </w:r>
      <w:r w:rsidR="008E0573" w:rsidRPr="00662DD5">
        <w:rPr>
          <w:b/>
        </w:rPr>
        <w:t>l</w:t>
      </w:r>
      <w:r w:rsidRPr="00662DD5">
        <w:rPr>
          <w:b/>
        </w:rPr>
        <w:t>isad</w:t>
      </w:r>
      <w:r w:rsidRPr="00662DD5">
        <w:t>:</w:t>
      </w:r>
    </w:p>
    <w:p w14:paraId="243773CF" w14:textId="4C17CFF8" w:rsidR="003A54F8" w:rsidRPr="00662DD5" w:rsidRDefault="003A54F8" w:rsidP="000E190C">
      <w:pPr>
        <w:tabs>
          <w:tab w:val="left" w:pos="567"/>
        </w:tabs>
        <w:jc w:val="both"/>
        <w:outlineLvl w:val="0"/>
      </w:pPr>
      <w:r>
        <w:t xml:space="preserve">Lisa 1 – </w:t>
      </w:r>
      <w:r w:rsidR="00BB2195">
        <w:t>Istutusperioodi töömahtude tabel (</w:t>
      </w:r>
      <w:r w:rsidR="0046353D">
        <w:t>vorm</w:t>
      </w:r>
      <w:r w:rsidR="00BB2195">
        <w:t>)</w:t>
      </w:r>
    </w:p>
    <w:p w14:paraId="7E629134" w14:textId="77777777" w:rsidR="00FD1130" w:rsidRPr="00662DD5" w:rsidRDefault="003A54F8" w:rsidP="000E190C">
      <w:pPr>
        <w:tabs>
          <w:tab w:val="left" w:pos="567"/>
        </w:tabs>
        <w:jc w:val="both"/>
        <w:outlineLvl w:val="0"/>
      </w:pPr>
      <w:r w:rsidRPr="00662DD5">
        <w:t>Lisa 2 – Hinnad</w:t>
      </w:r>
    </w:p>
    <w:p w14:paraId="26698342" w14:textId="77777777" w:rsidR="00FD1130" w:rsidRPr="00662DD5" w:rsidRDefault="00FD1130" w:rsidP="000E190C">
      <w:pPr>
        <w:tabs>
          <w:tab w:val="left" w:pos="567"/>
        </w:tabs>
        <w:jc w:val="both"/>
        <w:outlineLvl w:val="0"/>
      </w:pPr>
      <w:r w:rsidRPr="00662DD5">
        <w:t>Lisa 3 – Taimede transpordi, hoiustamise ja istutamisjuhis</w:t>
      </w:r>
    </w:p>
    <w:p w14:paraId="38DD4F1F" w14:textId="77777777" w:rsidR="00C10A80" w:rsidRPr="00662DD5" w:rsidRDefault="00C10A80" w:rsidP="000E190C">
      <w:pPr>
        <w:tabs>
          <w:tab w:val="left" w:pos="567"/>
        </w:tabs>
        <w:jc w:val="both"/>
        <w:outlineLvl w:val="0"/>
      </w:pPr>
      <w:r w:rsidRPr="00662DD5">
        <w:t xml:space="preserve">Lisa </w:t>
      </w:r>
      <w:r w:rsidR="00F178E8" w:rsidRPr="00662DD5">
        <w:t>4</w:t>
      </w:r>
      <w:r w:rsidRPr="00662DD5">
        <w:t xml:space="preserve"> – Istutustööde üldine kirjeldus</w:t>
      </w:r>
    </w:p>
    <w:p w14:paraId="1D31316E" w14:textId="4507D837" w:rsidR="0016124B" w:rsidRPr="00662DD5" w:rsidRDefault="0016124B" w:rsidP="0016124B">
      <w:pPr>
        <w:tabs>
          <w:tab w:val="left" w:pos="567"/>
        </w:tabs>
        <w:jc w:val="both"/>
        <w:outlineLvl w:val="0"/>
      </w:pPr>
      <w:r w:rsidRPr="00662DD5">
        <w:t xml:space="preserve">Lisa </w:t>
      </w:r>
      <w:r w:rsidR="00F178E8" w:rsidRPr="00662DD5">
        <w:t>5</w:t>
      </w:r>
      <w:r w:rsidRPr="00662DD5">
        <w:t xml:space="preserve"> – Potitaimede hoiustamise ja istutamisjuhis</w:t>
      </w:r>
    </w:p>
    <w:p w14:paraId="37D7C8DC" w14:textId="62C567BF" w:rsidR="003D483E" w:rsidRPr="00662DD5" w:rsidRDefault="003D483E" w:rsidP="0016124B">
      <w:pPr>
        <w:tabs>
          <w:tab w:val="left" w:pos="567"/>
        </w:tabs>
        <w:jc w:val="both"/>
        <w:outlineLvl w:val="0"/>
      </w:pPr>
      <w:r w:rsidRPr="00662DD5">
        <w:t xml:space="preserve">Lisa 6 – Avajuursete pott-põld taimede </w:t>
      </w:r>
      <w:r w:rsidR="00E4443C" w:rsidRPr="00662DD5">
        <w:t xml:space="preserve">istutuseelne </w:t>
      </w:r>
      <w:r w:rsidR="003E274D" w:rsidRPr="00662DD5">
        <w:t>juurte kärpimine</w:t>
      </w:r>
    </w:p>
    <w:p w14:paraId="03420249" w14:textId="2A770919" w:rsidR="00CA1360" w:rsidRPr="00662DD5" w:rsidRDefault="00CA1360" w:rsidP="00CA1360">
      <w:pPr>
        <w:tabs>
          <w:tab w:val="num" w:pos="720"/>
        </w:tabs>
        <w:ind w:left="720" w:hanging="720"/>
        <w:jc w:val="both"/>
        <w:outlineLvl w:val="0"/>
      </w:pPr>
      <w:r w:rsidRPr="00662DD5">
        <w:t xml:space="preserve">Lisa </w:t>
      </w:r>
      <w:r w:rsidR="003E274D" w:rsidRPr="00662DD5">
        <w:t>7</w:t>
      </w:r>
      <w:r w:rsidRPr="00662DD5">
        <w:t xml:space="preserve"> – RMK keskkonnanõuded mootorsõidukitega ja saagidega töötamisel</w:t>
      </w:r>
    </w:p>
    <w:p w14:paraId="165E5C46" w14:textId="5707D6B9" w:rsidR="00CA1360" w:rsidRDefault="00CA1360" w:rsidP="00CA1360">
      <w:pPr>
        <w:tabs>
          <w:tab w:val="num" w:pos="720"/>
        </w:tabs>
        <w:jc w:val="both"/>
        <w:outlineLvl w:val="0"/>
      </w:pPr>
      <w:r w:rsidRPr="00662DD5">
        <w:t xml:space="preserve">Lisa </w:t>
      </w:r>
      <w:r w:rsidR="003E274D" w:rsidRPr="00662DD5">
        <w:t>8</w:t>
      </w:r>
      <w:r w:rsidRPr="00662DD5">
        <w:t xml:space="preserve"> - RMK nõuded isikukaitsevahendite kasutamiseks</w:t>
      </w:r>
    </w:p>
    <w:p w14:paraId="685194E9" w14:textId="05ABC10C" w:rsidR="001F20CA" w:rsidRPr="00662DD5" w:rsidRDefault="001F20CA" w:rsidP="00CA1360">
      <w:pPr>
        <w:tabs>
          <w:tab w:val="num" w:pos="720"/>
        </w:tabs>
        <w:jc w:val="both"/>
        <w:outlineLvl w:val="0"/>
      </w:pPr>
      <w:r>
        <w:t xml:space="preserve">Lisa 9 </w:t>
      </w:r>
      <w:r w:rsidR="007F4D19">
        <w:t>–</w:t>
      </w:r>
      <w:r>
        <w:t xml:space="preserve"> </w:t>
      </w:r>
      <w:r w:rsidR="007F4D19">
        <w:t>Istutuse k</w:t>
      </w:r>
      <w:r>
        <w:t>valiteedimaatriks</w:t>
      </w:r>
    </w:p>
    <w:p w14:paraId="3D06B449" w14:textId="77777777" w:rsidR="00CA1360" w:rsidRPr="00662DD5" w:rsidRDefault="00CA1360" w:rsidP="0016124B">
      <w:pPr>
        <w:tabs>
          <w:tab w:val="left" w:pos="567"/>
        </w:tabs>
        <w:jc w:val="both"/>
        <w:outlineLvl w:val="0"/>
      </w:pPr>
    </w:p>
    <w:p w14:paraId="453F309B" w14:textId="77777777" w:rsidR="005C68FA" w:rsidRPr="00662DD5" w:rsidRDefault="005C68FA" w:rsidP="003443C7">
      <w:pPr>
        <w:tabs>
          <w:tab w:val="left" w:pos="567"/>
        </w:tabs>
        <w:jc w:val="both"/>
        <w:outlineLvl w:val="0"/>
      </w:pPr>
    </w:p>
    <w:p w14:paraId="24388D37" w14:textId="77777777" w:rsidR="004A03F9" w:rsidRPr="00662DD5" w:rsidRDefault="005C68FA" w:rsidP="00CB2362">
      <w:pPr>
        <w:pStyle w:val="ListParagraph"/>
        <w:numPr>
          <w:ilvl w:val="0"/>
          <w:numId w:val="6"/>
        </w:numPr>
        <w:tabs>
          <w:tab w:val="clear" w:pos="561"/>
          <w:tab w:val="num" w:pos="0"/>
        </w:tabs>
        <w:jc w:val="both"/>
        <w:rPr>
          <w:rStyle w:val="normal1"/>
          <w:b/>
        </w:rPr>
      </w:pPr>
      <w:r w:rsidRPr="00662DD5">
        <w:rPr>
          <w:rStyle w:val="normal1"/>
          <w:b/>
        </w:rPr>
        <w:t>Lepingu objekt</w:t>
      </w:r>
    </w:p>
    <w:p w14:paraId="7566697A" w14:textId="77777777" w:rsidR="00CB2362" w:rsidRPr="00681E82" w:rsidRDefault="00CB2362" w:rsidP="00CB2362">
      <w:pPr>
        <w:pStyle w:val="ListParagraph"/>
        <w:tabs>
          <w:tab w:val="left" w:pos="851"/>
        </w:tabs>
        <w:ind w:left="0"/>
        <w:jc w:val="both"/>
        <w:rPr>
          <w:rStyle w:val="normal1"/>
        </w:rPr>
      </w:pPr>
    </w:p>
    <w:p w14:paraId="2D7335A7" w14:textId="799F06F7" w:rsidR="00C60B4A" w:rsidRPr="00662DD5" w:rsidRDefault="0A57645A" w:rsidP="79A3A9DE">
      <w:pPr>
        <w:pStyle w:val="ListParagraph"/>
        <w:numPr>
          <w:ilvl w:val="1"/>
          <w:numId w:val="6"/>
        </w:numPr>
        <w:tabs>
          <w:tab w:val="left" w:pos="851"/>
        </w:tabs>
        <w:jc w:val="both"/>
        <w:rPr>
          <w:rStyle w:val="normal1"/>
        </w:rPr>
      </w:pPr>
      <w:r w:rsidRPr="79A3A9DE">
        <w:rPr>
          <w:rStyle w:val="normal1"/>
        </w:rPr>
        <w:t xml:space="preserve">Lepingu alusel tellija tellib ja töövõtja kohustub tegema istutustöid _______ piirkonna … </w:t>
      </w:r>
      <w:r w:rsidR="00C60B4A">
        <w:tab/>
      </w:r>
      <w:r w:rsidRPr="79A3A9DE">
        <w:rPr>
          <w:rStyle w:val="normal1"/>
        </w:rPr>
        <w:t>(millises hankeosas).</w:t>
      </w:r>
    </w:p>
    <w:p w14:paraId="0BF79A35" w14:textId="36EA967E" w:rsidR="00C60B4A" w:rsidRPr="00662DD5" w:rsidRDefault="51C01DC2" w:rsidP="79A3A9DE">
      <w:pPr>
        <w:pStyle w:val="ListParagraph"/>
        <w:numPr>
          <w:ilvl w:val="1"/>
          <w:numId w:val="6"/>
        </w:numPr>
        <w:tabs>
          <w:tab w:val="left" w:pos="851"/>
        </w:tabs>
        <w:jc w:val="both"/>
        <w:rPr>
          <w:rStyle w:val="normal1"/>
        </w:rPr>
      </w:pPr>
      <w:r w:rsidRPr="79A3A9DE">
        <w:rPr>
          <w:rStyle w:val="normal1"/>
        </w:rPr>
        <w:t>Töövõtja poolt teostatav</w:t>
      </w:r>
      <w:r w:rsidR="6629C278" w:rsidRPr="79A3A9DE">
        <w:rPr>
          <w:rStyle w:val="normal1"/>
        </w:rPr>
        <w:t xml:space="preserve"> üldine eeldatav</w:t>
      </w:r>
      <w:r w:rsidRPr="79A3A9DE">
        <w:rPr>
          <w:rStyle w:val="normal1"/>
        </w:rPr>
        <w:t xml:space="preserve"> istutustööde maht on 0 kuni … (töövõtja pakkumuses ja edukaks tunnistamise otsuses kinnitatud) mahuosa ehk 0 kuni … taime. Raamlepingu maksimaalne maksumus on … (sõltuvalt konkreetsest hankeosast).   </w:t>
      </w:r>
    </w:p>
    <w:p w14:paraId="7B08307A" w14:textId="6D172635" w:rsidR="00C60B4A" w:rsidRPr="00662DD5" w:rsidRDefault="0C528190" w:rsidP="79A3A9DE">
      <w:pPr>
        <w:pStyle w:val="ListParagraph"/>
        <w:numPr>
          <w:ilvl w:val="1"/>
          <w:numId w:val="6"/>
        </w:numPr>
        <w:tabs>
          <w:tab w:val="left" w:pos="851"/>
        </w:tabs>
        <w:jc w:val="both"/>
        <w:rPr>
          <w:rStyle w:val="normal1"/>
        </w:rPr>
      </w:pPr>
      <w:r w:rsidRPr="79A3A9DE">
        <w:rPr>
          <w:rStyle w:val="normal1"/>
        </w:rPr>
        <w:t>Istutustööde üldised eeldatavad mahud tulenevad riigihankel esitatud ja edukaks tunnistatud pakkumusest, kuid iga istutusperioodi mahud lepitakse eraldi kokku punkti 3 kohaselt. Hankija ei ole raamlepingu täitmisel seotud lepingu eeldatava mahuga, teenust tellitakse vastavalt reaalsele vajadusele ja olemasolevatele võimalustele, mistõttu raamlepingu alusel tellitavate teenuste tegelik maht võib olla oluliselt väiksem.</w:t>
      </w:r>
    </w:p>
    <w:p w14:paraId="3FB4483B" w14:textId="555747F0" w:rsidR="00C60B4A" w:rsidRPr="00662DD5" w:rsidRDefault="00E9A43D" w:rsidP="79A3A9DE">
      <w:pPr>
        <w:pStyle w:val="ListParagraph"/>
        <w:numPr>
          <w:ilvl w:val="1"/>
          <w:numId w:val="6"/>
        </w:numPr>
        <w:tabs>
          <w:tab w:val="left" w:pos="851"/>
        </w:tabs>
        <w:jc w:val="both"/>
        <w:rPr>
          <w:rStyle w:val="normal1"/>
        </w:rPr>
      </w:pPr>
      <w:r w:rsidRPr="79A3A9DE">
        <w:rPr>
          <w:rStyle w:val="normal1"/>
        </w:rPr>
        <w:t xml:space="preserve">Tellija jaotab kevadistutuse töömahud töövõtjatega proportsionaalselt arvestades neile määratud mahuosasid ja hankeosas maksimaalselt tellitava mahuosade kogusega.  </w:t>
      </w:r>
    </w:p>
    <w:p w14:paraId="6E1677C8" w14:textId="18DB5915" w:rsidR="00C60B4A" w:rsidRPr="00662DD5" w:rsidRDefault="00E9A43D" w:rsidP="79A3A9DE">
      <w:pPr>
        <w:pStyle w:val="ListParagraph"/>
        <w:numPr>
          <w:ilvl w:val="1"/>
          <w:numId w:val="6"/>
        </w:numPr>
        <w:tabs>
          <w:tab w:val="left" w:pos="851"/>
        </w:tabs>
        <w:jc w:val="both"/>
        <w:rPr>
          <w:rStyle w:val="normal1"/>
          <w:color w:val="FF0000"/>
        </w:rPr>
      </w:pPr>
      <w:r w:rsidRPr="79A3A9DE">
        <w:rPr>
          <w:rStyle w:val="normal1"/>
        </w:rPr>
        <w:lastRenderedPageBreak/>
        <w:t>Tellija võib sõlmida</w:t>
      </w:r>
      <w:r w:rsidR="4930D4FF" w:rsidRPr="79A3A9DE">
        <w:rPr>
          <w:rStyle w:val="normal1"/>
        </w:rPr>
        <w:t xml:space="preserve"> istutustöödeks</w:t>
      </w:r>
      <w:r w:rsidRPr="79A3A9DE">
        <w:rPr>
          <w:rStyle w:val="normal1"/>
        </w:rPr>
        <w:t xml:space="preserve"> hankelepingu riigihankel</w:t>
      </w:r>
      <w:r w:rsidR="31D6A1F7" w:rsidRPr="79A3A9DE">
        <w:rPr>
          <w:rStyle w:val="normal1"/>
        </w:rPr>
        <w:t xml:space="preserve"> edukaks</w:t>
      </w:r>
      <w:r w:rsidRPr="79A3A9DE">
        <w:rPr>
          <w:rStyle w:val="normal1"/>
        </w:rPr>
        <w:t xml:space="preserve"> </w:t>
      </w:r>
      <w:r w:rsidR="2E356151" w:rsidRPr="79A3A9DE">
        <w:rPr>
          <w:rStyle w:val="normal1"/>
        </w:rPr>
        <w:t xml:space="preserve">tunnistatud </w:t>
      </w:r>
      <w:r w:rsidRPr="79A3A9DE">
        <w:rPr>
          <w:rStyle w:val="normal1"/>
        </w:rPr>
        <w:t xml:space="preserve">vabalt valitud pakkujaga eeldusel, et </w:t>
      </w:r>
      <w:r w:rsidR="2D5847C3" w:rsidRPr="79A3A9DE">
        <w:rPr>
          <w:rStyle w:val="normal1"/>
        </w:rPr>
        <w:t xml:space="preserve">selliste </w:t>
      </w:r>
      <w:r w:rsidRPr="79A3A9DE">
        <w:rPr>
          <w:rStyle w:val="normal1"/>
        </w:rPr>
        <w:t>hankelepingute kogumaksumus ei ületa 20 protsenti kogu r</w:t>
      </w:r>
      <w:r w:rsidR="143F8CBF" w:rsidRPr="79A3A9DE">
        <w:rPr>
          <w:rStyle w:val="normal1"/>
        </w:rPr>
        <w:t>iigihanke</w:t>
      </w:r>
      <w:r w:rsidRPr="79A3A9DE">
        <w:rPr>
          <w:rStyle w:val="normal1"/>
        </w:rPr>
        <w:t xml:space="preserve"> maksumusest ja iga sellise hankelepingu maksumus on väiksem kui riigihanke piirmäär.</w:t>
      </w:r>
    </w:p>
    <w:p w14:paraId="38D2ACA6" w14:textId="2C0B7FC4" w:rsidR="00C60B4A" w:rsidRPr="00662DD5" w:rsidRDefault="5F2BA0ED" w:rsidP="79A3A9DE">
      <w:pPr>
        <w:pStyle w:val="ListParagraph"/>
        <w:numPr>
          <w:ilvl w:val="1"/>
          <w:numId w:val="6"/>
        </w:numPr>
        <w:tabs>
          <w:tab w:val="left" w:pos="851"/>
        </w:tabs>
        <w:jc w:val="both"/>
        <w:rPr>
          <w:rStyle w:val="normal1"/>
        </w:rPr>
      </w:pPr>
      <w:r w:rsidRPr="79A3A9DE">
        <w:rPr>
          <w:rStyle w:val="normal1"/>
        </w:rPr>
        <w:t xml:space="preserve">Tellijal on õigus kokkuleppel töövõtjaga tellida raamlepingu alusel </w:t>
      </w:r>
      <w:r w:rsidR="510927C5" w:rsidRPr="79A3A9DE">
        <w:rPr>
          <w:rStyle w:val="normal1"/>
        </w:rPr>
        <w:t>tellitavast mahust (Lisa 1</w:t>
      </w:r>
      <w:r w:rsidR="79926815" w:rsidRPr="79A3A9DE">
        <w:rPr>
          <w:rStyle w:val="normal1"/>
        </w:rPr>
        <w:t xml:space="preserve"> -</w:t>
      </w:r>
      <w:r w:rsidR="510927C5" w:rsidRPr="79A3A9DE">
        <w:rPr>
          <w:rStyle w:val="normal1"/>
        </w:rPr>
        <w:t xml:space="preserve"> töömahud) enam</w:t>
      </w:r>
      <w:r w:rsidRPr="79A3A9DE">
        <w:rPr>
          <w:rStyle w:val="normal1"/>
        </w:rPr>
        <w:t xml:space="preserve"> istutustöid kuni 30 % ulatuses</w:t>
      </w:r>
      <w:r w:rsidR="79926815" w:rsidRPr="79A3A9DE">
        <w:rPr>
          <w:rStyle w:val="normal1"/>
        </w:rPr>
        <w:t xml:space="preserve"> muu</w:t>
      </w:r>
      <w:r w:rsidR="07A3D46D" w:rsidRPr="79A3A9DE">
        <w:rPr>
          <w:rStyle w:val="normal1"/>
        </w:rPr>
        <w:t>t</w:t>
      </w:r>
      <w:r w:rsidR="79926815" w:rsidRPr="79A3A9DE">
        <w:rPr>
          <w:rStyle w:val="normal1"/>
        </w:rPr>
        <w:t xml:space="preserve">mata </w:t>
      </w:r>
      <w:r w:rsidR="5D133280" w:rsidRPr="79A3A9DE">
        <w:rPr>
          <w:rStyle w:val="normal1"/>
        </w:rPr>
        <w:t>punktis 2.2</w:t>
      </w:r>
      <w:r w:rsidR="79926815" w:rsidRPr="79A3A9DE">
        <w:rPr>
          <w:rStyle w:val="normal1"/>
        </w:rPr>
        <w:t xml:space="preserve"> määratud maksimaalset </w:t>
      </w:r>
      <w:r w:rsidR="03EA5756" w:rsidRPr="79A3A9DE">
        <w:rPr>
          <w:rStyle w:val="normal1"/>
        </w:rPr>
        <w:t xml:space="preserve">rahalist </w:t>
      </w:r>
      <w:r w:rsidR="79926815" w:rsidRPr="79A3A9DE">
        <w:rPr>
          <w:rStyle w:val="normal1"/>
        </w:rPr>
        <w:t>mahtu</w:t>
      </w:r>
      <w:r w:rsidRPr="79A3A9DE">
        <w:rPr>
          <w:rStyle w:val="normal1"/>
        </w:rPr>
        <w:t xml:space="preserve"> järgnevate põhjuste esinemisel:</w:t>
      </w:r>
    </w:p>
    <w:p w14:paraId="39694772" w14:textId="752C0511" w:rsidR="00C60B4A" w:rsidRPr="00662DD5" w:rsidRDefault="510927C5" w:rsidP="00681E82">
      <w:pPr>
        <w:pStyle w:val="ListParagraph"/>
        <w:numPr>
          <w:ilvl w:val="2"/>
          <w:numId w:val="6"/>
        </w:numPr>
        <w:tabs>
          <w:tab w:val="left" w:pos="851"/>
        </w:tabs>
        <w:jc w:val="both"/>
        <w:rPr>
          <w:rStyle w:val="normal1"/>
        </w:rPr>
      </w:pPr>
      <w:r w:rsidRPr="79A3A9DE">
        <w:rPr>
          <w:rStyle w:val="normal1"/>
        </w:rPr>
        <w:t xml:space="preserve">samas hankeosas sõlmitud muu </w:t>
      </w:r>
      <w:r w:rsidR="31760AD3" w:rsidRPr="79A3A9DE">
        <w:rPr>
          <w:rStyle w:val="normal1"/>
        </w:rPr>
        <w:t>hanke</w:t>
      </w:r>
      <w:r w:rsidRPr="79A3A9DE">
        <w:rPr>
          <w:rStyle w:val="normal1"/>
        </w:rPr>
        <w:t xml:space="preserve">lepingu täitmisel või muus hankeosas sõlmitud, kuid lähikonnas täidetava </w:t>
      </w:r>
      <w:r w:rsidR="31760AD3" w:rsidRPr="79A3A9DE">
        <w:rPr>
          <w:rStyle w:val="normal1"/>
        </w:rPr>
        <w:t>hanke</w:t>
      </w:r>
      <w:r w:rsidRPr="79A3A9DE">
        <w:rPr>
          <w:rStyle w:val="normal1"/>
        </w:rPr>
        <w:t xml:space="preserve">lepingu täitmisel või muu hankemenetluse tulemusena sõlmitud, kuid lähikonnas täidetava sarnaste teenuste </w:t>
      </w:r>
      <w:r w:rsidR="31760AD3" w:rsidRPr="79A3A9DE">
        <w:rPr>
          <w:rStyle w:val="normal1"/>
        </w:rPr>
        <w:t>hanke</w:t>
      </w:r>
      <w:r w:rsidRPr="79A3A9DE">
        <w:rPr>
          <w:rStyle w:val="normal1"/>
        </w:rPr>
        <w:t xml:space="preserve">lepingu täitmisel on ilmnenud sellised asjaolud, mis annavad hankijale põhjendatud aluse kahelda ühe või mitme sellise </w:t>
      </w:r>
      <w:r w:rsidR="31760AD3" w:rsidRPr="79A3A9DE">
        <w:rPr>
          <w:rStyle w:val="normal1"/>
        </w:rPr>
        <w:t>hanke</w:t>
      </w:r>
      <w:r w:rsidRPr="79A3A9DE">
        <w:rPr>
          <w:rStyle w:val="normal1"/>
        </w:rPr>
        <w:t>lepingu nõuetekohases või õigeaegses täitmises ning selle tõttu on või võib olla sattunud ohtu sama istutusperioodi jooksul kogu hankija poolt määratava taimekoguse istutamine või sellise taimekoguse istutamine võimalikult suures ulatuses, või;</w:t>
      </w:r>
    </w:p>
    <w:p w14:paraId="16E6B3D0" w14:textId="01A6680D" w:rsidR="00DB3099" w:rsidRPr="00662DD5" w:rsidRDefault="006B0D6A" w:rsidP="00CB2362">
      <w:pPr>
        <w:pStyle w:val="ListParagraph"/>
        <w:numPr>
          <w:ilvl w:val="2"/>
          <w:numId w:val="6"/>
        </w:numPr>
        <w:tabs>
          <w:tab w:val="left" w:pos="851"/>
          <w:tab w:val="num" w:pos="1276"/>
        </w:tabs>
        <w:jc w:val="both"/>
        <w:rPr>
          <w:rStyle w:val="normal1"/>
        </w:rPr>
      </w:pPr>
      <w:r w:rsidRPr="00662DD5">
        <w:rPr>
          <w:rStyle w:val="normal1"/>
        </w:rPr>
        <w:t>tellija</w:t>
      </w:r>
      <w:r w:rsidR="00C60B4A" w:rsidRPr="00662DD5">
        <w:rPr>
          <w:rStyle w:val="normal1"/>
        </w:rPr>
        <w:t xml:space="preserve"> poolt riigimetsa majandamiseks vastu võetud otsuste, eelkõige raietegevust, raiesmike </w:t>
      </w:r>
      <w:r w:rsidR="0086462F" w:rsidRPr="00662DD5">
        <w:rPr>
          <w:rStyle w:val="normal1"/>
        </w:rPr>
        <w:t>taas metsastamist</w:t>
      </w:r>
      <w:r w:rsidR="00C60B4A" w:rsidRPr="00662DD5">
        <w:rPr>
          <w:rStyle w:val="normal1"/>
        </w:rPr>
        <w:t xml:space="preserve"> ja selleks kasutatavaid puuliike puudutavate otsuste tulemusena tekib hankijal vajadus lepingute kehtivusajal muuta hanke alusdokumentides sätestatud hankeosade istutusmahtusid ning see toob kaasa vajaduse täiendavate istutusmahtude tellimiseks. </w:t>
      </w:r>
      <w:r w:rsidR="00CE0025" w:rsidRPr="00662DD5">
        <w:rPr>
          <w:rStyle w:val="normal1"/>
        </w:rPr>
        <w:t xml:space="preserve">  </w:t>
      </w:r>
    </w:p>
    <w:p w14:paraId="2B8CEC69" w14:textId="77777777" w:rsidR="009F6252" w:rsidRPr="00662DD5" w:rsidRDefault="009F6252" w:rsidP="003443C7">
      <w:pPr>
        <w:pStyle w:val="ListParagraph"/>
        <w:ind w:left="420"/>
        <w:jc w:val="both"/>
        <w:rPr>
          <w:rStyle w:val="normal1"/>
          <w:b/>
        </w:rPr>
      </w:pPr>
    </w:p>
    <w:p w14:paraId="52B2A86D" w14:textId="5921C93E" w:rsidR="2ED4A675" w:rsidRPr="00662DD5" w:rsidRDefault="2ED4A675" w:rsidP="137FAD6E">
      <w:pPr>
        <w:pStyle w:val="ListParagraph"/>
        <w:numPr>
          <w:ilvl w:val="0"/>
          <w:numId w:val="6"/>
        </w:numPr>
        <w:jc w:val="both"/>
        <w:rPr>
          <w:rStyle w:val="normal1"/>
          <w:b/>
          <w:bCs/>
        </w:rPr>
      </w:pPr>
      <w:r w:rsidRPr="00662DD5">
        <w:rPr>
          <w:rStyle w:val="normal1"/>
          <w:b/>
          <w:bCs/>
        </w:rPr>
        <w:t xml:space="preserve">Tööde </w:t>
      </w:r>
      <w:r w:rsidR="00576436" w:rsidRPr="00662DD5">
        <w:rPr>
          <w:rStyle w:val="normal1"/>
          <w:b/>
          <w:bCs/>
        </w:rPr>
        <w:t>tellimine ehk hankelepingute sõlmimine</w:t>
      </w:r>
    </w:p>
    <w:p w14:paraId="3AA459CF" w14:textId="1E84AA42" w:rsidR="00BE289B" w:rsidRPr="00662DD5" w:rsidRDefault="00BE289B" w:rsidP="00BE289B">
      <w:pPr>
        <w:pStyle w:val="ListParagraph"/>
        <w:numPr>
          <w:ilvl w:val="1"/>
          <w:numId w:val="6"/>
        </w:numPr>
        <w:jc w:val="both"/>
        <w:rPr>
          <w:rStyle w:val="normal1"/>
        </w:rPr>
      </w:pPr>
      <w:r w:rsidRPr="00662DD5">
        <w:rPr>
          <w:rStyle w:val="normal1"/>
        </w:rPr>
        <w:t xml:space="preserve">Tellija esitab töövõtjale hiljemalt </w:t>
      </w:r>
      <w:r w:rsidR="00F043F6" w:rsidRPr="00662DD5">
        <w:rPr>
          <w:rStyle w:val="normal1"/>
        </w:rPr>
        <w:t>2</w:t>
      </w:r>
      <w:r w:rsidRPr="00662DD5">
        <w:rPr>
          <w:rStyle w:val="normal1"/>
        </w:rPr>
        <w:t xml:space="preserve"> (k</w:t>
      </w:r>
      <w:r w:rsidR="00F043F6" w:rsidRPr="00662DD5">
        <w:rPr>
          <w:rStyle w:val="normal1"/>
        </w:rPr>
        <w:t>aks</w:t>
      </w:r>
      <w:r w:rsidRPr="00662DD5">
        <w:rPr>
          <w:rStyle w:val="normal1"/>
        </w:rPr>
        <w:t>) nädalat enne istutusperioodi algust istutusperioodi töömahtude tabeli (Lisa 1 vormil) koos selgitusega, et ühe nädala jooksul peale töömahtude tabeli tellija poolt töövõtjale esitamist on töövõtjal võimalik teha ettepanek esitatud töömahtude tabelis sisalduvate istutustööde mahtude vähendamiseks</w:t>
      </w:r>
      <w:r w:rsidR="00A04FEB" w:rsidRPr="00662DD5">
        <w:rPr>
          <w:rStyle w:val="normal1"/>
        </w:rPr>
        <w:t>.</w:t>
      </w:r>
    </w:p>
    <w:p w14:paraId="3A42044D" w14:textId="1ED5BFE4" w:rsidR="00A04FEB" w:rsidRPr="00662DD5" w:rsidRDefault="00A04FEB" w:rsidP="00A04FEB">
      <w:pPr>
        <w:pStyle w:val="ListParagraph"/>
        <w:numPr>
          <w:ilvl w:val="1"/>
          <w:numId w:val="6"/>
        </w:numPr>
        <w:tabs>
          <w:tab w:val="num" w:pos="720"/>
          <w:tab w:val="num" w:pos="993"/>
        </w:tabs>
        <w:jc w:val="both"/>
        <w:outlineLvl w:val="0"/>
        <w:rPr>
          <w:rStyle w:val="normal1"/>
        </w:rPr>
      </w:pPr>
      <w:r w:rsidRPr="00662DD5">
        <w:t>Töövõtjal on õigus teha tellijale istutusperioodi töömahtude tabeli kohta 1 (ühel) korral ning mitte hiljem, kui 1 (ühe) nädala jooksul peale selle tellija poolt töövõtjale esitamist ettepanek töömahtude tabelis sisalduvate istutustööde mahtude vähendamiseks.</w:t>
      </w:r>
    </w:p>
    <w:p w14:paraId="06F23CB1" w14:textId="1C51FC85" w:rsidR="002D3F93" w:rsidRPr="00662DD5" w:rsidRDefault="7AA08663" w:rsidP="002D3F93">
      <w:pPr>
        <w:pStyle w:val="ListParagraph"/>
        <w:numPr>
          <w:ilvl w:val="1"/>
          <w:numId w:val="6"/>
        </w:numPr>
        <w:tabs>
          <w:tab w:val="num" w:pos="720"/>
          <w:tab w:val="num" w:pos="993"/>
        </w:tabs>
        <w:jc w:val="both"/>
        <w:outlineLvl w:val="0"/>
      </w:pPr>
      <w:r w:rsidRPr="25CCDD76">
        <w:t>Töövõtja kohustub allkirjastama istutusperioodi töömahtude tabeli (hankelepingu) hiljemalt</w:t>
      </w:r>
      <w:r w:rsidR="002D3F93">
        <w:t>:</w:t>
      </w:r>
    </w:p>
    <w:p w14:paraId="160F13DE" w14:textId="1F8D05A4" w:rsidR="002D3F93" w:rsidRPr="00662DD5" w:rsidRDefault="002D3F93" w:rsidP="002D3F93">
      <w:pPr>
        <w:pStyle w:val="ListParagraph"/>
        <w:numPr>
          <w:ilvl w:val="2"/>
          <w:numId w:val="6"/>
        </w:numPr>
        <w:tabs>
          <w:tab w:val="num" w:pos="720"/>
          <w:tab w:val="num" w:pos="993"/>
        </w:tabs>
        <w:jc w:val="both"/>
        <w:outlineLvl w:val="0"/>
      </w:pPr>
      <w:r w:rsidRPr="00662DD5">
        <w:t xml:space="preserve"> </w:t>
      </w:r>
      <w:r w:rsidR="0020313F">
        <w:t>ühe</w:t>
      </w:r>
      <w:r w:rsidRPr="00662DD5">
        <w:t xml:space="preserve"> nädala jooksul tellija poolt töövõtjale istutusperioodi töömahtude tabeli esitamisest, või;</w:t>
      </w:r>
    </w:p>
    <w:p w14:paraId="5B79DCA6" w14:textId="77777777" w:rsidR="002D3F93" w:rsidRPr="00662DD5" w:rsidRDefault="002D3F93" w:rsidP="002D3F93">
      <w:pPr>
        <w:pStyle w:val="ListParagraph"/>
        <w:numPr>
          <w:ilvl w:val="2"/>
          <w:numId w:val="6"/>
        </w:numPr>
        <w:tabs>
          <w:tab w:val="num" w:pos="720"/>
          <w:tab w:val="num" w:pos="993"/>
        </w:tabs>
        <w:jc w:val="both"/>
        <w:outlineLvl w:val="0"/>
      </w:pPr>
      <w:r w:rsidRPr="00662DD5">
        <w:t>juhul, kui töövõtja esitas istutusperioodi töömahtude tabelis sisalduvate istutustööde mahtude vähendamiseks raamlepingus sätestatud korras ja tähtajal ettepaneku, siis 2 (kahe) tööpäeva jooksul tellija poolt vähendatud töömahtude tabeli esitamisest, või;</w:t>
      </w:r>
    </w:p>
    <w:p w14:paraId="621F763A" w14:textId="02F4DA6B" w:rsidR="002D3F93" w:rsidRPr="00662DD5" w:rsidRDefault="002D3F93" w:rsidP="00B347DB">
      <w:pPr>
        <w:pStyle w:val="ListParagraph"/>
        <w:numPr>
          <w:ilvl w:val="2"/>
          <w:numId w:val="6"/>
        </w:numPr>
        <w:tabs>
          <w:tab w:val="num" w:pos="720"/>
          <w:tab w:val="num" w:pos="993"/>
        </w:tabs>
        <w:jc w:val="both"/>
        <w:outlineLvl w:val="0"/>
        <w:rPr>
          <w:rStyle w:val="normal1"/>
        </w:rPr>
      </w:pPr>
      <w:r w:rsidRPr="00662DD5">
        <w:t>Juhul, kui tellija teatas istutusperioodi töömahtude vähendamata jätmisest, siis  2 (kahe) tööpäeva jooksul vastava teate tellija poolt esitamisest</w:t>
      </w:r>
      <w:r w:rsidR="00B347DB" w:rsidRPr="00662DD5">
        <w:t>.</w:t>
      </w:r>
    </w:p>
    <w:p w14:paraId="36947BD0" w14:textId="39CE77A7" w:rsidR="00BE289B" w:rsidRPr="00662DD5" w:rsidRDefault="002D3F93" w:rsidP="00A65A44">
      <w:pPr>
        <w:pStyle w:val="ListParagraph"/>
        <w:numPr>
          <w:ilvl w:val="1"/>
          <w:numId w:val="6"/>
        </w:numPr>
        <w:jc w:val="both"/>
        <w:rPr>
          <w:rStyle w:val="normal1"/>
        </w:rPr>
      </w:pPr>
      <w:r w:rsidRPr="00662DD5">
        <w:rPr>
          <w:rStyle w:val="normal1"/>
        </w:rPr>
        <w:t>Tellijal on</w:t>
      </w:r>
      <w:r w:rsidR="00BE289B" w:rsidRPr="00662DD5">
        <w:rPr>
          <w:rStyle w:val="normal1"/>
        </w:rPr>
        <w:t xml:space="preserve"> töömahtude tabelis sisalduvate istutustööde mahtude vähendamise ettepaneku saamisel 3 (kolme) tööpäeva jooksul </w:t>
      </w:r>
      <w:r w:rsidRPr="00662DD5">
        <w:rPr>
          <w:rStyle w:val="normal1"/>
        </w:rPr>
        <w:t xml:space="preserve">õigus </w:t>
      </w:r>
      <w:r w:rsidR="00BE289B" w:rsidRPr="00662DD5">
        <w:rPr>
          <w:rStyle w:val="normal1"/>
        </w:rPr>
        <w:t>esitada töövõtjale vähendatud töömahtude tabel või kirjalik teade selle kohta, et algselt esitatud töömahtusid ei vähendata.</w:t>
      </w:r>
    </w:p>
    <w:p w14:paraId="36BC543A" w14:textId="2540DB5D" w:rsidR="137FAD6E" w:rsidRPr="00662DD5" w:rsidRDefault="137FAD6E" w:rsidP="00580EDE">
      <w:pPr>
        <w:jc w:val="both"/>
        <w:rPr>
          <w:rStyle w:val="normal1"/>
        </w:rPr>
      </w:pPr>
    </w:p>
    <w:p w14:paraId="58563450" w14:textId="77777777" w:rsidR="00DB3099" w:rsidRPr="00662DD5" w:rsidRDefault="00DB3099" w:rsidP="003443C7">
      <w:pPr>
        <w:pStyle w:val="ListParagraph"/>
        <w:numPr>
          <w:ilvl w:val="0"/>
          <w:numId w:val="6"/>
        </w:numPr>
        <w:jc w:val="both"/>
        <w:rPr>
          <w:rStyle w:val="normal1"/>
          <w:b/>
        </w:rPr>
      </w:pPr>
      <w:r w:rsidRPr="00662DD5">
        <w:rPr>
          <w:rStyle w:val="normal1"/>
          <w:b/>
          <w:bCs/>
        </w:rPr>
        <w:t xml:space="preserve">Tööde </w:t>
      </w:r>
      <w:r w:rsidR="006435A7" w:rsidRPr="00662DD5">
        <w:rPr>
          <w:rStyle w:val="normal1"/>
          <w:b/>
          <w:bCs/>
        </w:rPr>
        <w:t>üleandmine</w:t>
      </w:r>
    </w:p>
    <w:p w14:paraId="7E21B56E" w14:textId="605E8F77" w:rsidR="009D143D" w:rsidRPr="00662DD5" w:rsidRDefault="009D143D" w:rsidP="009D143D">
      <w:pPr>
        <w:numPr>
          <w:ilvl w:val="1"/>
          <w:numId w:val="6"/>
        </w:numPr>
        <w:ind w:left="567" w:hanging="567"/>
        <w:jc w:val="both"/>
        <w:outlineLvl w:val="0"/>
      </w:pPr>
      <w:r w:rsidRPr="00662DD5">
        <w:t>Tööd antakse üle  elektrooniliselt Töövõtja poolt määratud e-posti aadressil või läbi RMK elektroonilise keskkonna</w:t>
      </w:r>
      <w:r w:rsidR="183424E9">
        <w:t xml:space="preserve"> peale töömahtude tabeli kinnistamist</w:t>
      </w:r>
      <w:r w:rsidR="2E81D170">
        <w:t>.</w:t>
      </w:r>
      <w:r w:rsidRPr="00662DD5">
        <w:t xml:space="preserve"> Elektrooniliselt esitatud üleandmisi ei allkirjastata.</w:t>
      </w:r>
    </w:p>
    <w:p w14:paraId="6E3A2B07" w14:textId="77777777" w:rsidR="006435A7" w:rsidRPr="00662DD5" w:rsidRDefault="006435A7" w:rsidP="00CB2362">
      <w:pPr>
        <w:pStyle w:val="ListParagraph"/>
        <w:numPr>
          <w:ilvl w:val="1"/>
          <w:numId w:val="6"/>
        </w:numPr>
        <w:tabs>
          <w:tab w:val="clear" w:pos="561"/>
          <w:tab w:val="num" w:pos="0"/>
          <w:tab w:val="num" w:pos="709"/>
          <w:tab w:val="num" w:pos="1134"/>
        </w:tabs>
        <w:jc w:val="both"/>
        <w:rPr>
          <w:rStyle w:val="normal1"/>
        </w:rPr>
      </w:pPr>
      <w:r w:rsidRPr="00662DD5">
        <w:rPr>
          <w:rStyle w:val="normal1"/>
        </w:rPr>
        <w:t>Töö</w:t>
      </w:r>
      <w:r w:rsidR="009D7B08" w:rsidRPr="00662DD5">
        <w:rPr>
          <w:rStyle w:val="normal1"/>
        </w:rPr>
        <w:t>de üleandmise</w:t>
      </w:r>
      <w:r w:rsidR="009D143D" w:rsidRPr="00662DD5">
        <w:rPr>
          <w:rStyle w:val="normal1"/>
        </w:rPr>
        <w:t>l</w:t>
      </w:r>
      <w:r w:rsidR="009D7B08" w:rsidRPr="00662DD5">
        <w:rPr>
          <w:rStyle w:val="normal1"/>
        </w:rPr>
        <w:t xml:space="preserve"> määratakse </w:t>
      </w:r>
      <w:r w:rsidR="00084BF0" w:rsidRPr="00662DD5">
        <w:rPr>
          <w:rStyle w:val="normal1"/>
        </w:rPr>
        <w:t>n</w:t>
      </w:r>
      <w:r w:rsidRPr="00662DD5">
        <w:rPr>
          <w:rStyle w:val="normal1"/>
        </w:rPr>
        <w:t>õutav tööde alustami</w:t>
      </w:r>
      <w:r w:rsidR="009D7B08" w:rsidRPr="00662DD5">
        <w:rPr>
          <w:rStyle w:val="normal1"/>
        </w:rPr>
        <w:t>se ja nõutav lõpetamise kuupäev,</w:t>
      </w:r>
      <w:r w:rsidR="00084BF0" w:rsidRPr="00662DD5">
        <w:rPr>
          <w:rStyle w:val="normal1"/>
        </w:rPr>
        <w:t xml:space="preserve"> t</w:t>
      </w:r>
      <w:r w:rsidRPr="00662DD5">
        <w:rPr>
          <w:rStyle w:val="normal1"/>
        </w:rPr>
        <w:t xml:space="preserve">ööle esitatavad </w:t>
      </w:r>
      <w:r w:rsidR="009D7B08" w:rsidRPr="00662DD5">
        <w:rPr>
          <w:rStyle w:val="normal1"/>
        </w:rPr>
        <w:t>nõuded,</w:t>
      </w:r>
      <w:r w:rsidR="00084BF0" w:rsidRPr="00662DD5">
        <w:rPr>
          <w:rStyle w:val="normal1"/>
        </w:rPr>
        <w:t xml:space="preserve"> t</w:t>
      </w:r>
      <w:r w:rsidR="009D7B08" w:rsidRPr="00662DD5">
        <w:rPr>
          <w:rStyle w:val="normal1"/>
        </w:rPr>
        <w:t>öö maht ja</w:t>
      </w:r>
      <w:r w:rsidR="00084BF0" w:rsidRPr="00662DD5">
        <w:rPr>
          <w:rStyle w:val="normal1"/>
        </w:rPr>
        <w:t xml:space="preserve"> ü</w:t>
      </w:r>
      <w:r w:rsidRPr="00662DD5">
        <w:rPr>
          <w:rStyle w:val="normal1"/>
        </w:rPr>
        <w:t>hikuhind.</w:t>
      </w:r>
    </w:p>
    <w:p w14:paraId="4891A54D" w14:textId="77777777" w:rsidR="006435A7" w:rsidRPr="00662DD5" w:rsidRDefault="006435A7" w:rsidP="00CB2362">
      <w:pPr>
        <w:pStyle w:val="ListParagraph"/>
        <w:numPr>
          <w:ilvl w:val="1"/>
          <w:numId w:val="6"/>
        </w:numPr>
        <w:tabs>
          <w:tab w:val="clear" w:pos="561"/>
          <w:tab w:val="num" w:pos="0"/>
          <w:tab w:val="num" w:pos="709"/>
          <w:tab w:val="left" w:pos="851"/>
        </w:tabs>
        <w:jc w:val="both"/>
        <w:rPr>
          <w:rStyle w:val="normal1"/>
        </w:rPr>
      </w:pPr>
      <w:r w:rsidRPr="00662DD5">
        <w:rPr>
          <w:rStyle w:val="normal1"/>
        </w:rPr>
        <w:t>Juhul, kui tööde üleandmise aktis määratud töödele esita</w:t>
      </w:r>
      <w:r w:rsidR="008E0573" w:rsidRPr="00662DD5">
        <w:rPr>
          <w:rStyle w:val="normal1"/>
        </w:rPr>
        <w:t>tavad nõuded erinevad l</w:t>
      </w:r>
      <w:r w:rsidRPr="00662DD5">
        <w:rPr>
          <w:rStyle w:val="normal1"/>
        </w:rPr>
        <w:t xml:space="preserve">epingus määratud </w:t>
      </w:r>
      <w:r w:rsidR="008E0573" w:rsidRPr="00662DD5">
        <w:rPr>
          <w:rStyle w:val="normal1"/>
        </w:rPr>
        <w:t>nõuetest, tuleb p</w:t>
      </w:r>
      <w:r w:rsidRPr="00662DD5">
        <w:rPr>
          <w:rStyle w:val="normal1"/>
        </w:rPr>
        <w:t>ooltel lähtuda üleandmise</w:t>
      </w:r>
      <w:r w:rsidR="009D143D" w:rsidRPr="00662DD5">
        <w:rPr>
          <w:rStyle w:val="normal1"/>
        </w:rPr>
        <w:t>l</w:t>
      </w:r>
      <w:r w:rsidRPr="00662DD5">
        <w:rPr>
          <w:rStyle w:val="normal1"/>
        </w:rPr>
        <w:t xml:space="preserve"> toodud nõuetest.</w:t>
      </w:r>
    </w:p>
    <w:p w14:paraId="167F5B42" w14:textId="77777777" w:rsidR="00124FC1" w:rsidRPr="00662DD5" w:rsidRDefault="00124FC1" w:rsidP="00CB2362">
      <w:pPr>
        <w:numPr>
          <w:ilvl w:val="1"/>
          <w:numId w:val="6"/>
        </w:numPr>
        <w:tabs>
          <w:tab w:val="clear" w:pos="561"/>
          <w:tab w:val="num" w:pos="0"/>
        </w:tabs>
        <w:jc w:val="both"/>
        <w:outlineLvl w:val="0"/>
      </w:pPr>
      <w:r w:rsidRPr="00662DD5">
        <w:t xml:space="preserve">Töövõtja poolne töö üleandmise akti </w:t>
      </w:r>
      <w:r w:rsidR="00872310" w:rsidRPr="00662DD5">
        <w:t xml:space="preserve">vastuvõtja või </w:t>
      </w:r>
      <w:r w:rsidR="008E0573" w:rsidRPr="00662DD5">
        <w:t xml:space="preserve">allkirjastaja on </w:t>
      </w:r>
      <w:r w:rsidRPr="00662DD5">
        <w:rPr>
          <w:lang w:val="en-AU"/>
        </w:rPr>
        <w:fldChar w:fldCharType="begin"/>
      </w:r>
      <w:r w:rsidRPr="00662DD5">
        <w:instrText>MACROBUTTON NoMacro [Sisesta eesnimi ja perekonnanimi]</w:instrText>
      </w:r>
      <w:r w:rsidRPr="00662DD5">
        <w:fldChar w:fldCharType="end"/>
      </w:r>
      <w:r w:rsidR="009D7B08" w:rsidRPr="00662DD5">
        <w:t>.</w:t>
      </w:r>
    </w:p>
    <w:p w14:paraId="2EDCB61D" w14:textId="77777777" w:rsidR="009D143D" w:rsidRPr="00662DD5" w:rsidRDefault="009D143D" w:rsidP="009D143D">
      <w:pPr>
        <w:numPr>
          <w:ilvl w:val="1"/>
          <w:numId w:val="6"/>
        </w:numPr>
        <w:tabs>
          <w:tab w:val="clear" w:pos="561"/>
          <w:tab w:val="num" w:pos="420"/>
        </w:tabs>
        <w:suppressAutoHyphens/>
        <w:ind w:left="420" w:hanging="420"/>
        <w:jc w:val="both"/>
      </w:pPr>
      <w:r w:rsidRPr="00662DD5">
        <w:t>Tööde tellimusi esitatakse töövõtjale jooksvalt ning arvestusega, et samaaegselt on töövõtjale tagatud võimalus teostada töid mitte vähem, kui 1/</w:t>
      </w:r>
      <w:r w:rsidR="005E768F" w:rsidRPr="00662DD5">
        <w:t>6</w:t>
      </w:r>
      <w:r w:rsidRPr="00662DD5">
        <w:t xml:space="preserve"> </w:t>
      </w:r>
      <w:r w:rsidR="005E768F" w:rsidRPr="00662DD5">
        <w:t>istutusperioodi</w:t>
      </w:r>
      <w:r w:rsidRPr="00662DD5">
        <w:t xml:space="preserve"> töö</w:t>
      </w:r>
      <w:r w:rsidR="005E768F" w:rsidRPr="00662DD5">
        <w:t>mahtude tabelis</w:t>
      </w:r>
      <w:r w:rsidRPr="00662DD5">
        <w:t xml:space="preserve"> </w:t>
      </w:r>
      <w:r w:rsidR="005E768F" w:rsidRPr="00662DD5">
        <w:t>toodud</w:t>
      </w:r>
      <w:r w:rsidRPr="00662DD5">
        <w:t xml:space="preserve"> tööde mahust</w:t>
      </w:r>
      <w:r w:rsidR="005E768F" w:rsidRPr="00662DD5">
        <w:t xml:space="preserve"> </w:t>
      </w:r>
      <w:r w:rsidRPr="00662DD5">
        <w:t xml:space="preserve">eeldusel, et </w:t>
      </w:r>
      <w:r w:rsidR="00297FB0" w:rsidRPr="00662DD5">
        <w:t xml:space="preserve">istutusperioodil </w:t>
      </w:r>
      <w:r w:rsidRPr="00662DD5">
        <w:t>üle antud tööde mahtudest on „</w:t>
      </w:r>
      <w:r w:rsidR="008F3A01" w:rsidRPr="00662DD5">
        <w:t>Valmis</w:t>
      </w:r>
      <w:r w:rsidRPr="00662DD5">
        <w:t xml:space="preserve">“ </w:t>
      </w:r>
      <w:r w:rsidR="00297FB0" w:rsidRPr="00662DD5">
        <w:t xml:space="preserve">või „Lõpetatud“ </w:t>
      </w:r>
      <w:r w:rsidRPr="00662DD5">
        <w:t xml:space="preserve">staatuses vähemalt </w:t>
      </w:r>
      <w:r w:rsidR="00515D65" w:rsidRPr="00662DD5">
        <w:t>3/4</w:t>
      </w:r>
      <w:r w:rsidRPr="00662DD5">
        <w:t xml:space="preserve">. </w:t>
      </w:r>
    </w:p>
    <w:p w14:paraId="644346C8" w14:textId="77777777" w:rsidR="009D143D" w:rsidRPr="00662DD5" w:rsidRDefault="008F3A01" w:rsidP="009D143D">
      <w:pPr>
        <w:numPr>
          <w:ilvl w:val="1"/>
          <w:numId w:val="6"/>
        </w:numPr>
        <w:tabs>
          <w:tab w:val="clear" w:pos="561"/>
          <w:tab w:val="num" w:pos="420"/>
        </w:tabs>
        <w:suppressAutoHyphens/>
        <w:ind w:left="420" w:hanging="420"/>
        <w:jc w:val="both"/>
      </w:pPr>
      <w:r w:rsidRPr="00662DD5">
        <w:t>T</w:t>
      </w:r>
      <w:r w:rsidR="009D143D" w:rsidRPr="00662DD5">
        <w:t xml:space="preserve">öövõtjale </w:t>
      </w:r>
      <w:r w:rsidRPr="00662DD5">
        <w:t xml:space="preserve">võib </w:t>
      </w:r>
      <w:r w:rsidR="009D143D" w:rsidRPr="00662DD5">
        <w:t xml:space="preserve">esitada tellimusi tööde kohta juurde, kui </w:t>
      </w:r>
      <w:r w:rsidRPr="00662DD5">
        <w:t>istutusperioodi</w:t>
      </w:r>
      <w:r w:rsidR="00297FB0" w:rsidRPr="00662DD5">
        <w:t>l</w:t>
      </w:r>
      <w:r w:rsidR="009D143D" w:rsidRPr="00662DD5">
        <w:t xml:space="preserve"> üle antud tööde mahtudest on „Valmis“ või „Lõpetatud“ staatuses mitte vähem, kui 1/2. </w:t>
      </w:r>
    </w:p>
    <w:p w14:paraId="7570963E" w14:textId="5C153478" w:rsidR="009D143D" w:rsidRPr="00662DD5" w:rsidRDefault="009D143D" w:rsidP="00712E20">
      <w:pPr>
        <w:numPr>
          <w:ilvl w:val="1"/>
          <w:numId w:val="6"/>
        </w:numPr>
        <w:tabs>
          <w:tab w:val="clear" w:pos="561"/>
          <w:tab w:val="num" w:pos="420"/>
        </w:tabs>
        <w:suppressAutoHyphens/>
        <w:ind w:left="420" w:hanging="420"/>
        <w:jc w:val="both"/>
      </w:pPr>
      <w:r w:rsidRPr="00662DD5">
        <w:lastRenderedPageBreak/>
        <w:t xml:space="preserve"> Tööde tellimusi võib töövõtjale esitada väiksemas mahus, kui punkti</w:t>
      </w:r>
      <w:r w:rsidR="008F3A01" w:rsidRPr="00662DD5">
        <w:t>de</w:t>
      </w:r>
      <w:r w:rsidRPr="00662DD5">
        <w:t xml:space="preserve">s </w:t>
      </w:r>
      <w:r w:rsidR="008F3A01" w:rsidRPr="00662DD5">
        <w:t>3.5. ja 3.6</w:t>
      </w:r>
      <w:r w:rsidRPr="00662DD5">
        <w:t xml:space="preserve">. kirjeldatud, või tellimusi võib mitte esitada või tööde tellimusi võib tühistada, kui vastava </w:t>
      </w:r>
      <w:r w:rsidR="008F3A01" w:rsidRPr="00662DD5">
        <w:t>istutusperioodi</w:t>
      </w:r>
      <w:r w:rsidRPr="00662DD5">
        <w:t xml:space="preserve"> üle antud tööde mah</w:t>
      </w:r>
      <w:r w:rsidR="008F3A01" w:rsidRPr="00662DD5">
        <w:t>ust</w:t>
      </w:r>
      <w:r w:rsidRPr="00662DD5">
        <w:t xml:space="preserve"> </w:t>
      </w:r>
      <w:r w:rsidR="00297FB0" w:rsidRPr="00662DD5">
        <w:t>on vähem, kui</w:t>
      </w:r>
      <w:r w:rsidR="008F3A01" w:rsidRPr="00662DD5">
        <w:t xml:space="preserve"> 3/4 </w:t>
      </w:r>
      <w:r w:rsidRPr="00662DD5">
        <w:t>„Lõpetatud“ staatuses</w:t>
      </w:r>
      <w:r w:rsidR="003261AD" w:rsidRPr="00662DD5">
        <w:t>.</w:t>
      </w:r>
    </w:p>
    <w:p w14:paraId="7B40B385" w14:textId="77777777" w:rsidR="00207003" w:rsidRPr="00662DD5" w:rsidRDefault="00207003" w:rsidP="003443C7">
      <w:pPr>
        <w:ind w:left="567"/>
        <w:jc w:val="both"/>
        <w:outlineLvl w:val="0"/>
      </w:pPr>
    </w:p>
    <w:p w14:paraId="7C33DDD7" w14:textId="77777777" w:rsidR="005C68FA" w:rsidRPr="00662DD5" w:rsidRDefault="00DB3099" w:rsidP="003443C7">
      <w:pPr>
        <w:pStyle w:val="ListParagraph"/>
        <w:numPr>
          <w:ilvl w:val="0"/>
          <w:numId w:val="6"/>
        </w:numPr>
        <w:jc w:val="both"/>
        <w:rPr>
          <w:rStyle w:val="normal1"/>
          <w:b/>
        </w:rPr>
      </w:pPr>
      <w:r w:rsidRPr="00662DD5">
        <w:rPr>
          <w:rStyle w:val="normal1"/>
          <w:b/>
          <w:bCs/>
        </w:rPr>
        <w:t>Tööde vastuvõtmin</w:t>
      </w:r>
      <w:r w:rsidR="005C68FA" w:rsidRPr="00662DD5">
        <w:rPr>
          <w:rStyle w:val="normal1"/>
          <w:b/>
          <w:bCs/>
        </w:rPr>
        <w:t xml:space="preserve">e </w:t>
      </w:r>
    </w:p>
    <w:p w14:paraId="6CD269EE" w14:textId="77777777" w:rsidR="001506ED" w:rsidRPr="00662DD5" w:rsidRDefault="001506ED" w:rsidP="00CB2362">
      <w:pPr>
        <w:pStyle w:val="ListParagraph"/>
        <w:numPr>
          <w:ilvl w:val="1"/>
          <w:numId w:val="6"/>
        </w:numPr>
        <w:tabs>
          <w:tab w:val="clear" w:pos="561"/>
          <w:tab w:val="num" w:pos="0"/>
          <w:tab w:val="num" w:pos="709"/>
        </w:tabs>
        <w:jc w:val="both"/>
        <w:rPr>
          <w:rStyle w:val="normal1"/>
        </w:rPr>
      </w:pPr>
      <w:r w:rsidRPr="00662DD5">
        <w:rPr>
          <w:rStyle w:val="normal1"/>
        </w:rPr>
        <w:t xml:space="preserve">Tellija koostab tööde vastuvõtmise akti peale tööde ülevaatamist ning tehtud töö kvaliteedi hindamist hiljemalt 14 </w:t>
      </w:r>
      <w:r w:rsidR="00327C6D" w:rsidRPr="00662DD5">
        <w:rPr>
          <w:rStyle w:val="normal1"/>
        </w:rPr>
        <w:t xml:space="preserve">(neljateist) </w:t>
      </w:r>
      <w:r w:rsidRPr="00662DD5">
        <w:rPr>
          <w:rStyle w:val="normal1"/>
        </w:rPr>
        <w:t>päeva jooksul.</w:t>
      </w:r>
    </w:p>
    <w:p w14:paraId="5F36ADCB" w14:textId="77777777" w:rsidR="00FA6BC2" w:rsidRPr="00662DD5" w:rsidRDefault="001506ED" w:rsidP="00CB2362">
      <w:pPr>
        <w:pStyle w:val="ListParagraph"/>
        <w:numPr>
          <w:ilvl w:val="1"/>
          <w:numId w:val="6"/>
        </w:numPr>
        <w:tabs>
          <w:tab w:val="clear" w:pos="561"/>
          <w:tab w:val="num" w:pos="0"/>
          <w:tab w:val="num" w:pos="709"/>
        </w:tabs>
        <w:jc w:val="both"/>
        <w:rPr>
          <w:rStyle w:val="normal1"/>
        </w:rPr>
      </w:pPr>
      <w:r w:rsidRPr="00662DD5">
        <w:rPr>
          <w:rStyle w:val="normal1"/>
        </w:rPr>
        <w:t>Tellija esindajaks juhendamisel ja tööde vastuvõtmisel</w:t>
      </w:r>
      <w:r w:rsidR="00E76CC3" w:rsidRPr="00662DD5">
        <w:rPr>
          <w:rStyle w:val="normal1"/>
        </w:rPr>
        <w:t xml:space="preserve"> on</w:t>
      </w:r>
      <w:r w:rsidRPr="00662DD5">
        <w:rPr>
          <w:rStyle w:val="normal1"/>
        </w:rPr>
        <w:t xml:space="preserve"> töö üle and</w:t>
      </w:r>
      <w:r w:rsidR="00FA6BC2" w:rsidRPr="00662DD5">
        <w:rPr>
          <w:rStyle w:val="normal1"/>
        </w:rPr>
        <w:t>n</w:t>
      </w:r>
      <w:r w:rsidRPr="00662DD5">
        <w:rPr>
          <w:rStyle w:val="normal1"/>
        </w:rPr>
        <w:t>ud metsakasvataja.</w:t>
      </w:r>
    </w:p>
    <w:p w14:paraId="4FB638F6" w14:textId="77777777" w:rsidR="00FA6BC2" w:rsidRPr="00662DD5" w:rsidRDefault="00872310" w:rsidP="00CB2362">
      <w:pPr>
        <w:pStyle w:val="ListParagraph"/>
        <w:numPr>
          <w:ilvl w:val="1"/>
          <w:numId w:val="6"/>
        </w:numPr>
        <w:tabs>
          <w:tab w:val="clear" w:pos="561"/>
          <w:tab w:val="num" w:pos="0"/>
          <w:tab w:val="num" w:pos="709"/>
        </w:tabs>
        <w:jc w:val="both"/>
      </w:pPr>
      <w:r w:rsidRPr="00662DD5">
        <w:t>Tööde vastuvõtmisel näidatud töömahu alus</w:t>
      </w:r>
      <w:r w:rsidR="008E0573" w:rsidRPr="00662DD5">
        <w:t>eks on tegelikult teostatud ja t</w:t>
      </w:r>
      <w:r w:rsidRPr="00662DD5">
        <w:t>ellija poolt vastuvõetud maht.</w:t>
      </w:r>
    </w:p>
    <w:p w14:paraId="1CB404A5" w14:textId="77777777" w:rsidR="00FA6BC2" w:rsidRPr="00662DD5" w:rsidRDefault="00872310" w:rsidP="00CB2362">
      <w:pPr>
        <w:pStyle w:val="ListParagraph"/>
        <w:numPr>
          <w:ilvl w:val="1"/>
          <w:numId w:val="6"/>
        </w:numPr>
        <w:tabs>
          <w:tab w:val="clear" w:pos="561"/>
          <w:tab w:val="num" w:pos="0"/>
          <w:tab w:val="num" w:pos="709"/>
        </w:tabs>
        <w:jc w:val="both"/>
      </w:pPr>
      <w:r w:rsidRPr="00662DD5">
        <w:t xml:space="preserve">Töö vastuvõtmist ei allkirjastata </w:t>
      </w:r>
      <w:r w:rsidR="008E0573" w:rsidRPr="00662DD5">
        <w:t>p</w:t>
      </w:r>
      <w:r w:rsidRPr="00662DD5">
        <w:t>oolte poolt</w:t>
      </w:r>
      <w:r w:rsidR="008E0573" w:rsidRPr="00662DD5">
        <w:t xml:space="preserve"> juhul, kui t</w:t>
      </w:r>
      <w:r w:rsidR="00FA6BC2" w:rsidRPr="00662DD5">
        <w:t>ellija edastab vast</w:t>
      </w:r>
      <w:r w:rsidR="008E0573" w:rsidRPr="00662DD5">
        <w:t>uvõtmise akti elektrooniliselt t</w:t>
      </w:r>
      <w:r w:rsidR="00FA6BC2" w:rsidRPr="00662DD5">
        <w:t xml:space="preserve">öövõtjale.  </w:t>
      </w:r>
    </w:p>
    <w:p w14:paraId="4122E829" w14:textId="77777777" w:rsidR="00FA6BC2" w:rsidRPr="00662DD5" w:rsidRDefault="00FA6BC2" w:rsidP="00CB2362">
      <w:pPr>
        <w:pStyle w:val="ListParagraph"/>
        <w:numPr>
          <w:ilvl w:val="1"/>
          <w:numId w:val="6"/>
        </w:numPr>
        <w:tabs>
          <w:tab w:val="clear" w:pos="561"/>
          <w:tab w:val="num" w:pos="0"/>
          <w:tab w:val="num" w:pos="709"/>
        </w:tabs>
        <w:jc w:val="both"/>
      </w:pPr>
      <w:r w:rsidRPr="00662DD5">
        <w:t>Töö vastuvõtmisel oleva</w:t>
      </w:r>
      <w:r w:rsidR="008E0573" w:rsidRPr="00662DD5">
        <w:t xml:space="preserve"> töömahuga nõustumist kinnitab t</w:t>
      </w:r>
      <w:r w:rsidRPr="00662DD5">
        <w:t>öövõtja arve esitamisega.</w:t>
      </w:r>
    </w:p>
    <w:p w14:paraId="73314BE7" w14:textId="77777777" w:rsidR="00FD1130" w:rsidRPr="00662DD5" w:rsidRDefault="00FD1130" w:rsidP="00CB2362">
      <w:pPr>
        <w:pStyle w:val="ListParagraph"/>
        <w:numPr>
          <w:ilvl w:val="1"/>
          <w:numId w:val="6"/>
        </w:numPr>
        <w:tabs>
          <w:tab w:val="clear" w:pos="561"/>
          <w:tab w:val="num" w:pos="0"/>
          <w:tab w:val="num" w:pos="709"/>
        </w:tabs>
        <w:jc w:val="both"/>
      </w:pPr>
      <w:r w:rsidRPr="00662DD5">
        <w:t>Tellija ei võta töid enne vastu, kui taimede pakendid on koristatud ja tellijale tagastatud.</w:t>
      </w:r>
    </w:p>
    <w:p w14:paraId="4539C30C" w14:textId="77777777" w:rsidR="00FD1130" w:rsidRPr="00662DD5" w:rsidRDefault="00FD1130" w:rsidP="003443C7">
      <w:pPr>
        <w:pStyle w:val="ListParagraph"/>
        <w:ind w:left="567"/>
        <w:jc w:val="both"/>
      </w:pPr>
    </w:p>
    <w:p w14:paraId="53FC6D03" w14:textId="77777777" w:rsidR="006F6109" w:rsidRPr="00662DD5" w:rsidRDefault="005C68FA" w:rsidP="003443C7">
      <w:pPr>
        <w:pStyle w:val="ListParagraph"/>
        <w:numPr>
          <w:ilvl w:val="0"/>
          <w:numId w:val="6"/>
        </w:numPr>
        <w:tabs>
          <w:tab w:val="left" w:pos="426"/>
        </w:tabs>
        <w:jc w:val="both"/>
        <w:outlineLvl w:val="0"/>
        <w:rPr>
          <w:b/>
        </w:rPr>
      </w:pPr>
      <w:r w:rsidRPr="00662DD5">
        <w:rPr>
          <w:b/>
          <w:bCs/>
        </w:rPr>
        <w:t xml:space="preserve">Tasumine </w:t>
      </w:r>
    </w:p>
    <w:p w14:paraId="15EEFB23" w14:textId="77777777" w:rsidR="00CE0870" w:rsidRPr="00662DD5" w:rsidRDefault="00CE0870" w:rsidP="00CB2362">
      <w:pPr>
        <w:pStyle w:val="ListParagraph"/>
        <w:numPr>
          <w:ilvl w:val="1"/>
          <w:numId w:val="6"/>
        </w:numPr>
        <w:tabs>
          <w:tab w:val="clear" w:pos="561"/>
          <w:tab w:val="num" w:pos="709"/>
          <w:tab w:val="left" w:pos="993"/>
        </w:tabs>
        <w:jc w:val="both"/>
        <w:outlineLvl w:val="0"/>
      </w:pPr>
      <w:r w:rsidRPr="00662DD5">
        <w:t>Tellija tasub tehtud tööde</w:t>
      </w:r>
      <w:r w:rsidR="008E0573" w:rsidRPr="00662DD5">
        <w:t xml:space="preserve"> eest vastavalt l</w:t>
      </w:r>
      <w:r w:rsidRPr="00662DD5">
        <w:t xml:space="preserve">epingu lisas 2 toodud hindadele </w:t>
      </w:r>
      <w:r w:rsidR="008E0573" w:rsidRPr="00662DD5">
        <w:t>t</w:t>
      </w:r>
      <w:r w:rsidRPr="00662DD5">
        <w:t>öövõtja poolt esitatud arve(te) alusel</w:t>
      </w:r>
      <w:r w:rsidR="00CA7770" w:rsidRPr="00662DD5">
        <w:t xml:space="preserve">. </w:t>
      </w:r>
    </w:p>
    <w:p w14:paraId="0C252889" w14:textId="77777777" w:rsidR="0056223B" w:rsidRPr="00662DD5" w:rsidRDefault="0056223B" w:rsidP="00CB2362">
      <w:pPr>
        <w:pStyle w:val="ListParagraph"/>
        <w:numPr>
          <w:ilvl w:val="1"/>
          <w:numId w:val="6"/>
        </w:numPr>
        <w:tabs>
          <w:tab w:val="clear" w:pos="561"/>
          <w:tab w:val="num" w:pos="709"/>
          <w:tab w:val="left" w:pos="993"/>
        </w:tabs>
        <w:jc w:val="both"/>
        <w:outlineLvl w:val="0"/>
      </w:pPr>
      <w:r w:rsidRPr="00662DD5">
        <w:t>Arve esitamiseks tuleb kasutada elektrooniliste arvete esitamiseks mõeldud raamatupidamistarkvara või raamatupidamistarkvara E-</w:t>
      </w:r>
      <w:proofErr w:type="spellStart"/>
      <w:r w:rsidRPr="00662DD5">
        <w:t>arveldaja</w:t>
      </w:r>
      <w:proofErr w:type="spellEnd"/>
      <w:r w:rsidRPr="00662DD5">
        <w:t>, mis asub ettevõtjaportaalis https://www.rik.ee/et/e-arveldaja.“.</w:t>
      </w:r>
    </w:p>
    <w:p w14:paraId="0890D9CD" w14:textId="77777777" w:rsidR="00CE0870" w:rsidRPr="00662DD5" w:rsidRDefault="00CE0870" w:rsidP="00CB2362">
      <w:pPr>
        <w:pStyle w:val="ListParagraph"/>
        <w:numPr>
          <w:ilvl w:val="1"/>
          <w:numId w:val="6"/>
        </w:numPr>
        <w:tabs>
          <w:tab w:val="clear" w:pos="561"/>
          <w:tab w:val="num" w:pos="709"/>
          <w:tab w:val="left" w:pos="993"/>
        </w:tabs>
        <w:jc w:val="both"/>
        <w:outlineLvl w:val="0"/>
      </w:pPr>
      <w:r w:rsidRPr="00662DD5">
        <w:t xml:space="preserve">Arvel peab olema tööde vastuvõtmise akti number ja RMK poolne akti </w:t>
      </w:r>
      <w:r w:rsidR="00ED075E" w:rsidRPr="00662DD5">
        <w:t>koostaja</w:t>
      </w:r>
      <w:r w:rsidRPr="00662DD5">
        <w:t xml:space="preserve"> nimi.</w:t>
      </w:r>
    </w:p>
    <w:p w14:paraId="380052A2" w14:textId="77777777" w:rsidR="00CE0870" w:rsidRPr="00662DD5" w:rsidRDefault="00CE0870" w:rsidP="00CB2362">
      <w:pPr>
        <w:pStyle w:val="ListParagraph"/>
        <w:numPr>
          <w:ilvl w:val="1"/>
          <w:numId w:val="6"/>
        </w:numPr>
        <w:tabs>
          <w:tab w:val="clear" w:pos="561"/>
          <w:tab w:val="num" w:pos="709"/>
          <w:tab w:val="left" w:pos="993"/>
        </w:tabs>
        <w:jc w:val="both"/>
        <w:outlineLvl w:val="0"/>
      </w:pPr>
      <w:r w:rsidRPr="00662DD5">
        <w:t>Tellija tasub arvel oleva summa arvel näidatud</w:t>
      </w:r>
      <w:r w:rsidR="008E0573" w:rsidRPr="00662DD5">
        <w:t xml:space="preserve"> pangakontole 10 </w:t>
      </w:r>
      <w:r w:rsidR="00327C6D" w:rsidRPr="00662DD5">
        <w:t xml:space="preserve">(kümne) </w:t>
      </w:r>
      <w:r w:rsidR="008E0573" w:rsidRPr="00662DD5">
        <w:t>päeva jooksul t</w:t>
      </w:r>
      <w:r w:rsidRPr="00662DD5">
        <w:t>öövõtja poolt arve väljastamise kuupäevast</w:t>
      </w:r>
      <w:r w:rsidR="0017206F" w:rsidRPr="00662DD5">
        <w:t>.</w:t>
      </w:r>
    </w:p>
    <w:p w14:paraId="7F6EDD6D" w14:textId="77777777" w:rsidR="004A03F9" w:rsidRPr="00662DD5" w:rsidRDefault="004A03F9" w:rsidP="003443C7">
      <w:pPr>
        <w:jc w:val="both"/>
        <w:rPr>
          <w:rStyle w:val="normal1"/>
        </w:rPr>
      </w:pPr>
    </w:p>
    <w:p w14:paraId="5B3190DD" w14:textId="77777777" w:rsidR="00151120" w:rsidRPr="00662DD5" w:rsidRDefault="00151120" w:rsidP="003443C7">
      <w:pPr>
        <w:pStyle w:val="ListParagraph"/>
        <w:numPr>
          <w:ilvl w:val="0"/>
          <w:numId w:val="6"/>
        </w:numPr>
        <w:tabs>
          <w:tab w:val="num" w:pos="720"/>
        </w:tabs>
        <w:jc w:val="both"/>
        <w:outlineLvl w:val="0"/>
        <w:rPr>
          <w:b/>
        </w:rPr>
      </w:pPr>
      <w:r w:rsidRPr="00662DD5">
        <w:rPr>
          <w:b/>
          <w:bCs/>
        </w:rPr>
        <w:t xml:space="preserve">Tellijal on õigus: </w:t>
      </w:r>
    </w:p>
    <w:p w14:paraId="178F4847" w14:textId="77777777" w:rsidR="00CE0870" w:rsidRPr="00662DD5" w:rsidRDefault="00CE0870" w:rsidP="00F178E8">
      <w:pPr>
        <w:pStyle w:val="ListParagraph"/>
        <w:numPr>
          <w:ilvl w:val="1"/>
          <w:numId w:val="17"/>
        </w:numPr>
        <w:tabs>
          <w:tab w:val="num" w:pos="709"/>
        </w:tabs>
        <w:jc w:val="both"/>
        <w:outlineLvl w:val="0"/>
      </w:pPr>
      <w:r w:rsidRPr="00662DD5">
        <w:t>määrata tööde tähtaeg iga tööliigi, töö ja raiesmiku lõikes eraldi;</w:t>
      </w:r>
    </w:p>
    <w:p w14:paraId="7DF616CD" w14:textId="5249186B" w:rsidR="0017321B" w:rsidRDefault="008E0573" w:rsidP="00CB2362">
      <w:pPr>
        <w:pStyle w:val="ListParagraph"/>
        <w:numPr>
          <w:ilvl w:val="1"/>
          <w:numId w:val="17"/>
        </w:numPr>
        <w:tabs>
          <w:tab w:val="num" w:pos="709"/>
        </w:tabs>
        <w:jc w:val="both"/>
        <w:outlineLvl w:val="0"/>
      </w:pPr>
      <w:bookmarkStart w:id="0" w:name="_Ref148007471"/>
      <w:r w:rsidRPr="00662DD5">
        <w:t xml:space="preserve">kontrollida </w:t>
      </w:r>
      <w:r w:rsidR="0017321B" w:rsidRPr="00662DD5">
        <w:t xml:space="preserve">igal ajal </w:t>
      </w:r>
      <w:r w:rsidRPr="00662DD5">
        <w:t>t</w:t>
      </w:r>
      <w:r w:rsidR="00CE0870" w:rsidRPr="00662DD5">
        <w:t>öövõtja tööde tähtaegsust, kvaliteeti</w:t>
      </w:r>
      <w:r w:rsidR="0017321B" w:rsidRPr="00662DD5">
        <w:t>,</w:t>
      </w:r>
      <w:r w:rsidRPr="00662DD5">
        <w:t xml:space="preserve"> mahtu</w:t>
      </w:r>
      <w:r w:rsidR="0017321B" w:rsidRPr="00662DD5">
        <w:t>, töövõtja poolt kasutatavaid töövõtteid, töövahendeid ja töid teostavaid</w:t>
      </w:r>
      <w:r w:rsidRPr="00662DD5">
        <w:t xml:space="preserve"> </w:t>
      </w:r>
      <w:r w:rsidR="0017321B" w:rsidRPr="00662DD5">
        <w:t>füüsilisi isikuid ning hinnata kõigi nimetatud asjaolude ja isikute vastavust käesolevas lepingus, selle lisades, lepingu sõlmimisele eelnenud riigihankes ja kehtivates õigusaktides sätestatud nõuetele</w:t>
      </w:r>
      <w:bookmarkEnd w:id="0"/>
      <w:r w:rsidR="0017321B" w:rsidRPr="00662DD5">
        <w:t xml:space="preserve">; </w:t>
      </w:r>
    </w:p>
    <w:p w14:paraId="6ED48509" w14:textId="5F80DCEF" w:rsidR="00CE0870" w:rsidRDefault="0017321B" w:rsidP="00CB2362">
      <w:pPr>
        <w:pStyle w:val="ListParagraph"/>
        <w:numPr>
          <w:ilvl w:val="1"/>
          <w:numId w:val="17"/>
        </w:numPr>
        <w:tabs>
          <w:tab w:val="num" w:pos="709"/>
        </w:tabs>
        <w:jc w:val="both"/>
        <w:outlineLvl w:val="0"/>
      </w:pPr>
      <w:r w:rsidRPr="00662DD5">
        <w:t xml:space="preserve">kontrollida punktis </w:t>
      </w:r>
      <w:r w:rsidRPr="00662DD5">
        <w:fldChar w:fldCharType="begin"/>
      </w:r>
      <w:r w:rsidRPr="00662DD5">
        <w:instrText xml:space="preserve"> REF _Ref148007471 \r \h </w:instrText>
      </w:r>
      <w:r w:rsidR="00711742" w:rsidRPr="00662DD5">
        <w:instrText xml:space="preserve"> \* MERGEFORMAT </w:instrText>
      </w:r>
      <w:r w:rsidRPr="00662DD5">
        <w:fldChar w:fldCharType="separate"/>
      </w:r>
      <w:r w:rsidR="00DE46DB" w:rsidRPr="00662DD5">
        <w:t>7</w:t>
      </w:r>
      <w:r w:rsidRPr="00662DD5">
        <w:t>.2</w:t>
      </w:r>
      <w:r w:rsidRPr="00662DD5">
        <w:fldChar w:fldCharType="end"/>
      </w:r>
      <w:r w:rsidRPr="00662DD5">
        <w:t xml:space="preserve"> nimetatud asjaolusid </w:t>
      </w:r>
      <w:r w:rsidR="008E0573" w:rsidRPr="00662DD5">
        <w:t>t</w:t>
      </w:r>
      <w:r w:rsidR="00CE0870" w:rsidRPr="00662DD5">
        <w:t xml:space="preserve">öövõtja juuresolekuta ning anda korraldusi esinevate </w:t>
      </w:r>
      <w:r w:rsidR="00212AC7" w:rsidRPr="00662DD5">
        <w:t xml:space="preserve">mittevastavuste </w:t>
      </w:r>
      <w:r w:rsidR="00CE0870" w:rsidRPr="00662DD5">
        <w:t>kõrvaldamiseks;</w:t>
      </w:r>
    </w:p>
    <w:p w14:paraId="0F45416D" w14:textId="726BB72C" w:rsidR="00404A77" w:rsidRPr="00662DD5" w:rsidRDefault="00404A77" w:rsidP="00404A77">
      <w:pPr>
        <w:pStyle w:val="ListParagraph"/>
        <w:numPr>
          <w:ilvl w:val="1"/>
          <w:numId w:val="17"/>
        </w:numPr>
        <w:tabs>
          <w:tab w:val="num" w:pos="709"/>
        </w:tabs>
        <w:jc w:val="both"/>
        <w:outlineLvl w:val="0"/>
      </w:pPr>
      <w:r w:rsidRPr="00947E4A">
        <w:rPr>
          <w:rStyle w:val="normal1"/>
        </w:rPr>
        <w:t xml:space="preserve">kontrollida istutuse kvaliteeti lähtudes lepingu lisas 9 </w:t>
      </w:r>
      <w:r>
        <w:rPr>
          <w:rStyle w:val="normal1"/>
        </w:rPr>
        <w:t>välja toodule;</w:t>
      </w:r>
      <w:r w:rsidRPr="00947E4A">
        <w:rPr>
          <w:rStyle w:val="normal1"/>
        </w:rPr>
        <w:t xml:space="preserve"> </w:t>
      </w:r>
    </w:p>
    <w:p w14:paraId="7C79AC3D" w14:textId="79C45230" w:rsidR="0017321B" w:rsidRPr="00662DD5" w:rsidRDefault="008C1120" w:rsidP="00CB2362">
      <w:pPr>
        <w:pStyle w:val="ListParagraph"/>
        <w:numPr>
          <w:ilvl w:val="1"/>
          <w:numId w:val="17"/>
        </w:numPr>
        <w:tabs>
          <w:tab w:val="num" w:pos="709"/>
        </w:tabs>
        <w:jc w:val="both"/>
        <w:outlineLvl w:val="0"/>
      </w:pPr>
      <w:r w:rsidRPr="00662DD5">
        <w:t>kontrollida</w:t>
      </w:r>
      <w:r w:rsidR="0017321B" w:rsidRPr="00662DD5">
        <w:t xml:space="preserve"> </w:t>
      </w:r>
      <w:r w:rsidR="00DF5E6F" w:rsidRPr="00662DD5">
        <w:t>keskkonna</w:t>
      </w:r>
      <w:r w:rsidR="00F32E98" w:rsidRPr="00662DD5">
        <w:t>nõuetest</w:t>
      </w:r>
      <w:r w:rsidR="00DF5E6F" w:rsidRPr="00662DD5">
        <w:t xml:space="preserve"> kinni pidamist</w:t>
      </w:r>
      <w:r w:rsidR="00F32E98" w:rsidRPr="00662DD5">
        <w:t>;</w:t>
      </w:r>
    </w:p>
    <w:p w14:paraId="6A00A1C7" w14:textId="77777777" w:rsidR="00CE0870" w:rsidRPr="00662DD5" w:rsidRDefault="008E0573" w:rsidP="00CB2362">
      <w:pPr>
        <w:pStyle w:val="ListParagraph"/>
        <w:numPr>
          <w:ilvl w:val="1"/>
          <w:numId w:val="17"/>
        </w:numPr>
        <w:tabs>
          <w:tab w:val="num" w:pos="709"/>
        </w:tabs>
        <w:jc w:val="both"/>
        <w:outlineLvl w:val="0"/>
        <w:rPr>
          <w:rStyle w:val="normal1"/>
        </w:rPr>
      </w:pPr>
      <w:r w:rsidRPr="00662DD5">
        <w:t>peatada tööd, kui töövõtja ei pea kinni t</w:t>
      </w:r>
      <w:r w:rsidR="00CE0870" w:rsidRPr="00662DD5">
        <w:t xml:space="preserve">ellija poolt esitatud nõuetest tööle või kui </w:t>
      </w:r>
      <w:r w:rsidR="00CE0870" w:rsidRPr="00662DD5">
        <w:rPr>
          <w:rStyle w:val="normal1"/>
        </w:rPr>
        <w:t>looduslikud tingimused ei võimalda kvaliteetselt töötamist;</w:t>
      </w:r>
    </w:p>
    <w:p w14:paraId="643D917A" w14:textId="5FC5037B" w:rsidR="00DF5E6F" w:rsidRPr="00662DD5" w:rsidRDefault="008E0573" w:rsidP="00DF5E6F">
      <w:pPr>
        <w:pStyle w:val="ListParagraph"/>
        <w:numPr>
          <w:ilvl w:val="1"/>
          <w:numId w:val="17"/>
        </w:numPr>
        <w:tabs>
          <w:tab w:val="num" w:pos="709"/>
        </w:tabs>
        <w:jc w:val="both"/>
        <w:outlineLvl w:val="0"/>
      </w:pPr>
      <w:r w:rsidRPr="00662DD5">
        <w:t>mitte tasuda t</w:t>
      </w:r>
      <w:r w:rsidR="00CE0870" w:rsidRPr="00662DD5">
        <w:t>öövõtjale ebakvaliteetselt tehtud tööde eest</w:t>
      </w:r>
      <w:r w:rsidR="008B3D60" w:rsidRPr="00662DD5">
        <w:t xml:space="preserve"> kogu tööobjekti ulatuses</w:t>
      </w:r>
      <w:r w:rsidR="00FD1130" w:rsidRPr="00662DD5">
        <w:t>;</w:t>
      </w:r>
    </w:p>
    <w:p w14:paraId="23979F6F" w14:textId="77777777" w:rsidR="00F178E8" w:rsidRPr="00662DD5" w:rsidRDefault="00FD1130" w:rsidP="00CB2362">
      <w:pPr>
        <w:pStyle w:val="ListParagraph"/>
        <w:numPr>
          <w:ilvl w:val="1"/>
          <w:numId w:val="17"/>
        </w:numPr>
        <w:tabs>
          <w:tab w:val="num" w:pos="709"/>
        </w:tabs>
        <w:jc w:val="both"/>
        <w:outlineLvl w:val="0"/>
      </w:pPr>
      <w:r w:rsidRPr="00662DD5">
        <w:t xml:space="preserve">nõuda </w:t>
      </w:r>
      <w:r w:rsidR="00AC7AF0" w:rsidRPr="00662DD5">
        <w:t>töövõtjalt</w:t>
      </w:r>
      <w:r w:rsidRPr="00662DD5">
        <w:t xml:space="preserve"> taimede kahjutasu taimede hinnakirja </w:t>
      </w:r>
      <w:r w:rsidR="00851016" w:rsidRPr="00662DD5">
        <w:t xml:space="preserve">kahekordse hinna </w:t>
      </w:r>
      <w:r w:rsidRPr="00662DD5">
        <w:t xml:space="preserve">alusel juhul, kui </w:t>
      </w:r>
    </w:p>
    <w:p w14:paraId="0ACC2A56" w14:textId="77777777" w:rsidR="00FD1130" w:rsidRPr="00662DD5" w:rsidRDefault="00FD1130" w:rsidP="00F178E8">
      <w:pPr>
        <w:pStyle w:val="ListParagraph"/>
        <w:tabs>
          <w:tab w:val="num" w:pos="709"/>
        </w:tabs>
        <w:ind w:left="0"/>
        <w:jc w:val="both"/>
        <w:outlineLvl w:val="0"/>
      </w:pPr>
      <w:r w:rsidRPr="00662DD5">
        <w:t xml:space="preserve">taimed on </w:t>
      </w:r>
      <w:r w:rsidR="00AC7AF0" w:rsidRPr="00662DD5">
        <w:t xml:space="preserve">töövõtja </w:t>
      </w:r>
      <w:r w:rsidRPr="00662DD5">
        <w:t xml:space="preserve">süül </w:t>
      </w:r>
      <w:r w:rsidR="00CE3055" w:rsidRPr="00662DD5">
        <w:t xml:space="preserve">kahjustunud, </w:t>
      </w:r>
      <w:r w:rsidRPr="00662DD5">
        <w:t>hukkunud</w:t>
      </w:r>
      <w:r w:rsidR="00443841" w:rsidRPr="00662DD5">
        <w:t xml:space="preserve">, </w:t>
      </w:r>
      <w:r w:rsidR="009307BA" w:rsidRPr="00662DD5">
        <w:t>kadunud</w:t>
      </w:r>
      <w:r w:rsidR="00443841" w:rsidRPr="00662DD5">
        <w:t xml:space="preserve"> või varastatud</w:t>
      </w:r>
      <w:r w:rsidRPr="00662DD5">
        <w:t>;</w:t>
      </w:r>
    </w:p>
    <w:p w14:paraId="5580E3E2" w14:textId="77777777" w:rsidR="00FD1130" w:rsidRPr="00662DD5" w:rsidRDefault="00FD1130" w:rsidP="00CB2362">
      <w:pPr>
        <w:pStyle w:val="ListParagraph"/>
        <w:numPr>
          <w:ilvl w:val="1"/>
          <w:numId w:val="17"/>
        </w:numPr>
        <w:tabs>
          <w:tab w:val="num" w:pos="709"/>
        </w:tabs>
        <w:jc w:val="both"/>
        <w:outlineLvl w:val="0"/>
      </w:pPr>
      <w:r w:rsidRPr="00662DD5">
        <w:t xml:space="preserve">teha pistelist kontrolli </w:t>
      </w:r>
      <w:r w:rsidR="00AC7AF0" w:rsidRPr="00662DD5">
        <w:t>töövõtja</w:t>
      </w:r>
      <w:r w:rsidRPr="00662DD5">
        <w:t xml:space="preserve"> taimelaos, hinnates vastavust tingimustele ning taimede säilivust;</w:t>
      </w:r>
    </w:p>
    <w:p w14:paraId="4CB3293F" w14:textId="77777777" w:rsidR="006B4646" w:rsidRPr="00287732" w:rsidRDefault="006B4646" w:rsidP="00CB2362">
      <w:pPr>
        <w:pStyle w:val="ListParagraph"/>
        <w:numPr>
          <w:ilvl w:val="1"/>
          <w:numId w:val="17"/>
        </w:numPr>
        <w:tabs>
          <w:tab w:val="num" w:pos="709"/>
        </w:tabs>
        <w:jc w:val="both"/>
        <w:outlineLvl w:val="0"/>
      </w:pPr>
      <w:r w:rsidRPr="00287732">
        <w:t>t</w:t>
      </w:r>
      <w:r w:rsidR="008E0573" w:rsidRPr="00287732">
        <w:t>aotleda Maksu- ja Tolliametilt t</w:t>
      </w:r>
      <w:r w:rsidRPr="00287732">
        <w:t xml:space="preserve">öövõtja </w:t>
      </w:r>
      <w:r w:rsidRPr="00287732">
        <w:rPr>
          <w:color w:val="000000" w:themeColor="text1"/>
        </w:rPr>
        <w:t xml:space="preserve">maksusaladusena käsitletavat teavet, sh </w:t>
      </w:r>
      <w:r w:rsidR="008E0573" w:rsidRPr="00287732">
        <w:rPr>
          <w:iCs/>
          <w:color w:val="000000" w:themeColor="text1"/>
        </w:rPr>
        <w:t>t</w:t>
      </w:r>
      <w:r w:rsidRPr="00287732">
        <w:rPr>
          <w:iCs/>
          <w:color w:val="000000" w:themeColor="text1"/>
        </w:rPr>
        <w:t>öötamise registrisse kantud isikute arv, väljamakseid saanud isikute arv, töötasude brutosumma</w:t>
      </w:r>
      <w:r w:rsidRPr="00287732">
        <w:rPr>
          <w:iCs/>
        </w:rPr>
        <w:t>, keskmine töötasu. Lepingu</w:t>
      </w:r>
      <w:r w:rsidR="008E0573" w:rsidRPr="00287732">
        <w:t xml:space="preserve"> sõlmimisega annab t</w:t>
      </w:r>
      <w:r w:rsidRPr="00287732">
        <w:t>öövõtja nõusoleku Maksu- ja Tolli</w:t>
      </w:r>
      <w:r w:rsidR="008E0573" w:rsidRPr="00287732">
        <w:t>ameti poolt t</w:t>
      </w:r>
      <w:r w:rsidRPr="00287732">
        <w:t xml:space="preserve">ellijale </w:t>
      </w:r>
      <w:r w:rsidR="00232A57" w:rsidRPr="00287732">
        <w:t>eelnimetatud teabe esitamiseks;</w:t>
      </w:r>
    </w:p>
    <w:p w14:paraId="10422F0E" w14:textId="7EEF11D5" w:rsidR="00232A57" w:rsidRPr="00287732" w:rsidRDefault="00232A57" w:rsidP="00CB2362">
      <w:pPr>
        <w:pStyle w:val="ListParagraph"/>
        <w:numPr>
          <w:ilvl w:val="1"/>
          <w:numId w:val="18"/>
        </w:numPr>
        <w:tabs>
          <w:tab w:val="num" w:pos="709"/>
        </w:tabs>
        <w:jc w:val="both"/>
        <w:outlineLvl w:val="0"/>
      </w:pPr>
      <w:r w:rsidRPr="00287732">
        <w:t xml:space="preserve">rakendada veota hinda juhul, kui taimed on viidud tööobjekti vahetusse lähedusse tellija poolt. Veoga hind rakendub juhul, kui </w:t>
      </w:r>
      <w:r w:rsidR="00AC7AF0" w:rsidRPr="00287732">
        <w:t xml:space="preserve">töövõtja </w:t>
      </w:r>
      <w:r w:rsidRPr="00287732">
        <w:t xml:space="preserve">korraldab taimede transpordi. </w:t>
      </w:r>
    </w:p>
    <w:p w14:paraId="54549EE5" w14:textId="77777777" w:rsidR="004A03F9" w:rsidRPr="00287732" w:rsidRDefault="004A03F9" w:rsidP="003443C7">
      <w:pPr>
        <w:jc w:val="both"/>
        <w:rPr>
          <w:rStyle w:val="normal1"/>
        </w:rPr>
      </w:pPr>
    </w:p>
    <w:p w14:paraId="4D60A868" w14:textId="77777777" w:rsidR="00037B65" w:rsidRPr="00287732" w:rsidRDefault="00037B65" w:rsidP="003443C7">
      <w:pPr>
        <w:pStyle w:val="ListParagraph"/>
        <w:numPr>
          <w:ilvl w:val="0"/>
          <w:numId w:val="6"/>
        </w:numPr>
        <w:tabs>
          <w:tab w:val="num" w:pos="720"/>
        </w:tabs>
        <w:jc w:val="both"/>
        <w:outlineLvl w:val="0"/>
        <w:rPr>
          <w:b/>
        </w:rPr>
      </w:pPr>
      <w:r w:rsidRPr="00287732">
        <w:rPr>
          <w:b/>
          <w:bCs/>
        </w:rPr>
        <w:t xml:space="preserve">Tellijal on kohustus: </w:t>
      </w:r>
    </w:p>
    <w:p w14:paraId="110D465F" w14:textId="5D756C2B" w:rsidR="00B347DB" w:rsidRPr="00287732" w:rsidRDefault="00CE0870" w:rsidP="00B347DB">
      <w:pPr>
        <w:pStyle w:val="ListParagraph"/>
        <w:numPr>
          <w:ilvl w:val="1"/>
          <w:numId w:val="19"/>
        </w:numPr>
        <w:tabs>
          <w:tab w:val="num" w:pos="709"/>
        </w:tabs>
        <w:jc w:val="both"/>
        <w:outlineLvl w:val="0"/>
      </w:pPr>
      <w:r w:rsidRPr="00287732">
        <w:t>taotleda töödeks vajalikud kooskõlastused</w:t>
      </w:r>
    </w:p>
    <w:p w14:paraId="26EEB2DC" w14:textId="7F5369FD" w:rsidR="00B347DB" w:rsidRPr="00287732" w:rsidRDefault="00B347DB" w:rsidP="00B347DB">
      <w:pPr>
        <w:pStyle w:val="ListParagraph"/>
        <w:numPr>
          <w:ilvl w:val="1"/>
          <w:numId w:val="19"/>
        </w:numPr>
        <w:tabs>
          <w:tab w:val="num" w:pos="709"/>
        </w:tabs>
        <w:jc w:val="both"/>
        <w:outlineLvl w:val="0"/>
      </w:pPr>
      <w:r w:rsidRPr="00287732">
        <w:t>tasuda Töövõtjale vastavalt Lepingus kokku lepitud hindadele.</w:t>
      </w:r>
    </w:p>
    <w:p w14:paraId="6BDCCB72" w14:textId="77777777" w:rsidR="00B347DB" w:rsidRPr="00287732" w:rsidRDefault="00B347DB" w:rsidP="00B347DB">
      <w:pPr>
        <w:pStyle w:val="ListParagraph"/>
        <w:tabs>
          <w:tab w:val="num" w:pos="709"/>
        </w:tabs>
        <w:ind w:left="0"/>
        <w:jc w:val="both"/>
        <w:outlineLvl w:val="0"/>
      </w:pPr>
    </w:p>
    <w:p w14:paraId="46B84B12" w14:textId="77777777" w:rsidR="00037B65" w:rsidRPr="00287732" w:rsidRDefault="00037B65" w:rsidP="003443C7">
      <w:pPr>
        <w:pStyle w:val="ListParagraph"/>
        <w:numPr>
          <w:ilvl w:val="0"/>
          <w:numId w:val="6"/>
        </w:numPr>
        <w:tabs>
          <w:tab w:val="num" w:pos="720"/>
        </w:tabs>
        <w:jc w:val="both"/>
        <w:outlineLvl w:val="0"/>
        <w:rPr>
          <w:b/>
        </w:rPr>
      </w:pPr>
      <w:r w:rsidRPr="00287732">
        <w:rPr>
          <w:b/>
          <w:bCs/>
        </w:rPr>
        <w:lastRenderedPageBreak/>
        <w:t>Töövõtja</w:t>
      </w:r>
      <w:r w:rsidR="00212AC7" w:rsidRPr="00287732">
        <w:rPr>
          <w:b/>
          <w:bCs/>
        </w:rPr>
        <w:t>l</w:t>
      </w:r>
      <w:r w:rsidRPr="00287732">
        <w:rPr>
          <w:b/>
          <w:bCs/>
        </w:rPr>
        <w:t xml:space="preserve"> on õigus: </w:t>
      </w:r>
    </w:p>
    <w:p w14:paraId="2724CB61" w14:textId="77777777" w:rsidR="00CE0870" w:rsidRPr="00287732" w:rsidRDefault="008E0573" w:rsidP="00CB2362">
      <w:pPr>
        <w:pStyle w:val="ListParagraph"/>
        <w:numPr>
          <w:ilvl w:val="1"/>
          <w:numId w:val="20"/>
        </w:numPr>
        <w:tabs>
          <w:tab w:val="num" w:pos="720"/>
          <w:tab w:val="num" w:pos="993"/>
        </w:tabs>
        <w:jc w:val="both"/>
        <w:outlineLvl w:val="0"/>
        <w:rPr>
          <w:rStyle w:val="normal1"/>
        </w:rPr>
      </w:pPr>
      <w:r w:rsidRPr="00287732">
        <w:rPr>
          <w:rStyle w:val="normal1"/>
        </w:rPr>
        <w:t>teha t</w:t>
      </w:r>
      <w:r w:rsidR="00CE0870" w:rsidRPr="00287732">
        <w:rPr>
          <w:rStyle w:val="normal1"/>
        </w:rPr>
        <w:t>ellijale ettepanekuid tööde korralduse muutmiseks;</w:t>
      </w:r>
    </w:p>
    <w:p w14:paraId="5E3DD908" w14:textId="77777777" w:rsidR="00DB6165" w:rsidRPr="00287732" w:rsidRDefault="0018678E" w:rsidP="00CB2362">
      <w:pPr>
        <w:pStyle w:val="ListParagraph"/>
        <w:numPr>
          <w:ilvl w:val="1"/>
          <w:numId w:val="20"/>
        </w:numPr>
        <w:tabs>
          <w:tab w:val="num" w:pos="720"/>
          <w:tab w:val="num" w:pos="993"/>
        </w:tabs>
        <w:jc w:val="both"/>
        <w:outlineLvl w:val="0"/>
      </w:pPr>
      <w:r w:rsidRPr="00287732">
        <w:t>sõita maastiku - ja mootorsõidukiga töövõtulepingu täitmise käigus vajaminevas ulatuses väljaspool avalikult kasutatavaid teid tellija hallata olevatel maadel, arvestades looduskaitseliste ja ajaliste piirangutega</w:t>
      </w:r>
      <w:r w:rsidR="00DB6165" w:rsidRPr="00287732">
        <w:t>;</w:t>
      </w:r>
    </w:p>
    <w:p w14:paraId="17D25FE4" w14:textId="77777777" w:rsidR="00100784" w:rsidRPr="00287732" w:rsidRDefault="00100784" w:rsidP="003443C7">
      <w:pPr>
        <w:jc w:val="both"/>
        <w:rPr>
          <w:rStyle w:val="normal1"/>
        </w:rPr>
      </w:pPr>
    </w:p>
    <w:p w14:paraId="30EFBDD1" w14:textId="12974DA4" w:rsidR="00037B65" w:rsidRPr="00287732" w:rsidRDefault="00037B65" w:rsidP="003443C7">
      <w:pPr>
        <w:pStyle w:val="ListParagraph"/>
        <w:numPr>
          <w:ilvl w:val="0"/>
          <w:numId w:val="6"/>
        </w:numPr>
        <w:tabs>
          <w:tab w:val="num" w:pos="720"/>
        </w:tabs>
        <w:jc w:val="both"/>
        <w:outlineLvl w:val="0"/>
        <w:rPr>
          <w:b/>
        </w:rPr>
      </w:pPr>
      <w:r w:rsidRPr="00287732">
        <w:rPr>
          <w:b/>
          <w:bCs/>
        </w:rPr>
        <w:t>Töövõtja</w:t>
      </w:r>
      <w:r w:rsidR="00212AC7" w:rsidRPr="00287732">
        <w:rPr>
          <w:b/>
          <w:bCs/>
        </w:rPr>
        <w:t>l</w:t>
      </w:r>
      <w:r w:rsidRPr="00287732">
        <w:rPr>
          <w:b/>
          <w:bCs/>
        </w:rPr>
        <w:t xml:space="preserve"> on kohustus: </w:t>
      </w:r>
    </w:p>
    <w:p w14:paraId="73EFA061" w14:textId="0AFD2EDA" w:rsidR="00CE0870" w:rsidRPr="00287732" w:rsidRDefault="28E77D68" w:rsidP="00D92BA9">
      <w:pPr>
        <w:pStyle w:val="ListParagraph"/>
        <w:tabs>
          <w:tab w:val="num" w:pos="720"/>
        </w:tabs>
        <w:ind w:left="0"/>
        <w:jc w:val="both"/>
        <w:outlineLvl w:val="0"/>
        <w:rPr>
          <w:rStyle w:val="normal1"/>
        </w:rPr>
      </w:pPr>
      <w:r w:rsidRPr="00287732">
        <w:rPr>
          <w:noProof/>
        </w:rPr>
        <w:t xml:space="preserve">10.1 </w:t>
      </w:r>
      <w:r w:rsidR="550B5891" w:rsidRPr="00287732">
        <w:rPr>
          <w:noProof/>
        </w:rPr>
        <w:t>kinni pidada töödele esi</w:t>
      </w:r>
      <w:r w:rsidR="1E7D0AAD" w:rsidRPr="00287732">
        <w:rPr>
          <w:noProof/>
        </w:rPr>
        <w:t xml:space="preserve">tatud nõuetest ning </w:t>
      </w:r>
      <w:r w:rsidR="26C14F72" w:rsidRPr="00287732">
        <w:rPr>
          <w:noProof/>
        </w:rPr>
        <w:t>tagada</w:t>
      </w:r>
      <w:r w:rsidR="1E7D0AAD" w:rsidRPr="00287732">
        <w:rPr>
          <w:noProof/>
        </w:rPr>
        <w:t>, et t</w:t>
      </w:r>
      <w:r w:rsidR="550B5891" w:rsidRPr="00287732">
        <w:rPr>
          <w:noProof/>
        </w:rPr>
        <w:t>öövõtja töötajad oleksid nõuetest teadlikud</w:t>
      </w:r>
      <w:r w:rsidR="6D72B38D" w:rsidRPr="00287732">
        <w:rPr>
          <w:noProof/>
        </w:rPr>
        <w:t xml:space="preserve"> ning täidaksid neid</w:t>
      </w:r>
      <w:r w:rsidR="550B5891" w:rsidRPr="00287732">
        <w:rPr>
          <w:noProof/>
        </w:rPr>
        <w:t>;</w:t>
      </w:r>
    </w:p>
    <w:p w14:paraId="2C4132E4" w14:textId="74D7A52C" w:rsidR="00CE0870" w:rsidRPr="00287732" w:rsidRDefault="3788C872" w:rsidP="36356EB8">
      <w:pPr>
        <w:pStyle w:val="ListParagraph"/>
        <w:tabs>
          <w:tab w:val="num" w:pos="720"/>
        </w:tabs>
        <w:ind w:left="0"/>
        <w:jc w:val="both"/>
        <w:outlineLvl w:val="0"/>
        <w:rPr>
          <w:rStyle w:val="normal1"/>
        </w:rPr>
      </w:pPr>
      <w:r w:rsidRPr="00287732">
        <w:rPr>
          <w:rStyle w:val="normal1"/>
        </w:rPr>
        <w:t xml:space="preserve">10.2 </w:t>
      </w:r>
      <w:r w:rsidR="00CE0870" w:rsidRPr="00287732">
        <w:rPr>
          <w:rStyle w:val="normal1"/>
        </w:rPr>
        <w:t>töötada tähtaegselt ja kvaliteetselt oma tööjõu ja tehniliste vahenditega;</w:t>
      </w:r>
    </w:p>
    <w:p w14:paraId="35903E11" w14:textId="6D746019" w:rsidR="00B031AF" w:rsidRPr="00287732" w:rsidRDefault="00D44F38" w:rsidP="00B031AF">
      <w:pPr>
        <w:pStyle w:val="ListParagraph"/>
        <w:numPr>
          <w:ilvl w:val="1"/>
          <w:numId w:val="21"/>
        </w:numPr>
        <w:tabs>
          <w:tab w:val="num" w:pos="720"/>
        </w:tabs>
        <w:jc w:val="both"/>
        <w:outlineLvl w:val="0"/>
        <w:rPr>
          <w:rStyle w:val="normal1"/>
        </w:rPr>
      </w:pPr>
      <w:r w:rsidRPr="00287732">
        <w:t>Tagada tööde vastavus</w:t>
      </w:r>
      <w:r w:rsidR="00B031AF" w:rsidRPr="00287732">
        <w:t xml:space="preserve"> Lisas 9 toodud vastavusnõuetele.</w:t>
      </w:r>
    </w:p>
    <w:p w14:paraId="5C4A1F61" w14:textId="77777777" w:rsidR="008D7197" w:rsidRPr="00287732" w:rsidRDefault="008D7197" w:rsidP="00CB2362">
      <w:pPr>
        <w:pStyle w:val="ListParagraph"/>
        <w:numPr>
          <w:ilvl w:val="1"/>
          <w:numId w:val="21"/>
        </w:numPr>
        <w:tabs>
          <w:tab w:val="num" w:pos="720"/>
        </w:tabs>
        <w:jc w:val="both"/>
        <w:outlineLvl w:val="0"/>
        <w:rPr>
          <w:rStyle w:val="normal1"/>
        </w:rPr>
      </w:pPr>
      <w:r w:rsidRPr="00287732">
        <w:t xml:space="preserve">tagada valmisolek istutustööde teostamiseks kogu istutusperioodi jooksul, sh tagada vajaliku tööjõu olemasolu ja valmisolek istutusperioodil iga nädal arvestusega, et lepingu alusel  määratud istutusperioodi töömaht jagatakse 6-le nädalale.   </w:t>
      </w:r>
    </w:p>
    <w:p w14:paraId="22A2C22D" w14:textId="41814DD1" w:rsidR="00F83838" w:rsidRPr="00287732" w:rsidRDefault="00F83838" w:rsidP="00CB2362">
      <w:pPr>
        <w:pStyle w:val="ListParagraph"/>
        <w:numPr>
          <w:ilvl w:val="1"/>
          <w:numId w:val="21"/>
        </w:numPr>
        <w:tabs>
          <w:tab w:val="num" w:pos="720"/>
        </w:tabs>
        <w:jc w:val="both"/>
        <w:outlineLvl w:val="0"/>
      </w:pPr>
      <w:r w:rsidRPr="00287732">
        <w:t xml:space="preserve">arvestada, et </w:t>
      </w:r>
      <w:r w:rsidR="00C60B4A" w:rsidRPr="00287732">
        <w:t xml:space="preserve">kevadine </w:t>
      </w:r>
      <w:r w:rsidRPr="00287732">
        <w:t>istutusperiood algab eeldatavasti 15</w:t>
      </w:r>
      <w:r w:rsidR="006C735A" w:rsidRPr="00287732">
        <w:t>.</w:t>
      </w:r>
      <w:r w:rsidRPr="00287732">
        <w:t xml:space="preserve"> aprillil, olenevalt looduslikest tingimustest </w:t>
      </w:r>
      <w:r w:rsidR="003F67EC" w:rsidRPr="00287732">
        <w:t xml:space="preserve">  </w:t>
      </w:r>
      <w:r w:rsidR="00347386" w:rsidRPr="00287732">
        <w:t xml:space="preserve">  </w:t>
      </w:r>
      <w:r w:rsidRPr="00287732">
        <w:t>+/-2 nädal</w:t>
      </w:r>
      <w:r w:rsidR="00C60B4A" w:rsidRPr="00287732">
        <w:t xml:space="preserve">at, ning et sügisistutust </w:t>
      </w:r>
      <w:r w:rsidRPr="00287732">
        <w:t>teostatakse 2-3 nädala jooksul</w:t>
      </w:r>
      <w:r w:rsidR="0040177D" w:rsidRPr="00287732">
        <w:t xml:space="preserve"> </w:t>
      </w:r>
      <w:r w:rsidR="00246D78" w:rsidRPr="00287732">
        <w:t>septembri- või ka oktoobri</w:t>
      </w:r>
      <w:r w:rsidR="00BF4FD2" w:rsidRPr="00287732">
        <w:t xml:space="preserve"> </w:t>
      </w:r>
      <w:r w:rsidR="00246D78" w:rsidRPr="00287732">
        <w:t>kuus</w:t>
      </w:r>
      <w:r w:rsidRPr="00287732">
        <w:t>.</w:t>
      </w:r>
      <w:r w:rsidR="00BF4FD2" w:rsidRPr="00287732">
        <w:t xml:space="preserve"> </w:t>
      </w:r>
      <w:r w:rsidRPr="00287732">
        <w:t xml:space="preserve">Juhul, kui </w:t>
      </w:r>
      <w:r w:rsidR="00C60B4A" w:rsidRPr="00287732">
        <w:t xml:space="preserve">tellija </w:t>
      </w:r>
      <w:r w:rsidRPr="00287732">
        <w:t xml:space="preserve">teostab sügisistutust, lepitakse </w:t>
      </w:r>
      <w:r w:rsidR="00C60B4A" w:rsidRPr="00287732">
        <w:t xml:space="preserve">töövõtjaga </w:t>
      </w:r>
      <w:r w:rsidRPr="00287732">
        <w:t>kokku eraldi</w:t>
      </w:r>
      <w:r w:rsidR="0024073C" w:rsidRPr="00287732">
        <w:t xml:space="preserve"> </w:t>
      </w:r>
      <w:r w:rsidR="00347386" w:rsidRPr="00287732">
        <w:t xml:space="preserve"> </w:t>
      </w:r>
      <w:r w:rsidRPr="00287732">
        <w:t>sügisistutuse graafik ja lepingu</w:t>
      </w:r>
      <w:r w:rsidR="003B024D" w:rsidRPr="00287732">
        <w:t xml:space="preserve"> </w:t>
      </w:r>
      <w:r w:rsidRPr="00287732">
        <w:t>l</w:t>
      </w:r>
      <w:r w:rsidR="00347386" w:rsidRPr="00287732">
        <w:t xml:space="preserve">isa; </w:t>
      </w:r>
    </w:p>
    <w:p w14:paraId="59000E70" w14:textId="77777777" w:rsidR="0088329D" w:rsidRPr="00287732" w:rsidRDefault="00CE0870" w:rsidP="00CB2362">
      <w:pPr>
        <w:pStyle w:val="ListParagraph"/>
        <w:numPr>
          <w:ilvl w:val="1"/>
          <w:numId w:val="21"/>
        </w:numPr>
        <w:tabs>
          <w:tab w:val="num" w:pos="720"/>
        </w:tabs>
        <w:jc w:val="both"/>
        <w:outlineLvl w:val="0"/>
        <w:rPr>
          <w:rStyle w:val="normal1"/>
        </w:rPr>
      </w:pPr>
      <w:r w:rsidRPr="00287732">
        <w:rPr>
          <w:rStyle w:val="normal1"/>
        </w:rPr>
        <w:t>kontrollida istutuse kvaliteeti: juurekaela sügavus</w:t>
      </w:r>
      <w:r w:rsidR="00252B04" w:rsidRPr="00287732">
        <w:rPr>
          <w:rStyle w:val="normal1"/>
        </w:rPr>
        <w:t>t</w:t>
      </w:r>
      <w:r w:rsidRPr="00287732">
        <w:rPr>
          <w:rStyle w:val="normal1"/>
        </w:rPr>
        <w:t>, taimede kinnitumist pinnases, istutuskoha valik</w:t>
      </w:r>
      <w:r w:rsidR="00252B04" w:rsidRPr="00287732">
        <w:rPr>
          <w:rStyle w:val="normal1"/>
        </w:rPr>
        <w:t>ut</w:t>
      </w:r>
      <w:r w:rsidRPr="00287732">
        <w:rPr>
          <w:rStyle w:val="normal1"/>
        </w:rPr>
        <w:t xml:space="preserve"> ning algtihedust. Algtihedust kontrolli</w:t>
      </w:r>
      <w:r w:rsidR="00212AC7" w:rsidRPr="00287732">
        <w:rPr>
          <w:rStyle w:val="normal1"/>
        </w:rPr>
        <w:t xml:space="preserve">takse </w:t>
      </w:r>
      <w:r w:rsidRPr="00287732">
        <w:rPr>
          <w:rStyle w:val="normal1"/>
        </w:rPr>
        <w:t>raiesmikul 5,64</w:t>
      </w:r>
      <w:r w:rsidR="004C49EE" w:rsidRPr="00287732">
        <w:rPr>
          <w:rStyle w:val="normal1"/>
        </w:rPr>
        <w:t xml:space="preserve"> </w:t>
      </w:r>
      <w:r w:rsidRPr="00287732">
        <w:rPr>
          <w:rStyle w:val="normal1"/>
        </w:rPr>
        <w:t>m raadiusega ringproovitükiga (pindala 100</w:t>
      </w:r>
      <w:r w:rsidR="004C49EE" w:rsidRPr="00287732">
        <w:rPr>
          <w:rStyle w:val="normal1"/>
        </w:rPr>
        <w:t xml:space="preserve"> </w:t>
      </w:r>
      <w:r w:rsidRPr="00287732">
        <w:rPr>
          <w:rStyle w:val="normal1"/>
        </w:rPr>
        <w:t>m</w:t>
      </w:r>
      <w:r w:rsidRPr="00287732">
        <w:rPr>
          <w:rStyle w:val="normal1"/>
          <w:vertAlign w:val="superscript"/>
        </w:rPr>
        <w:t>2</w:t>
      </w:r>
      <w:r w:rsidRPr="00287732">
        <w:rPr>
          <w:rStyle w:val="normal1"/>
        </w:rPr>
        <w:t>)</w:t>
      </w:r>
      <w:r w:rsidR="00252B04" w:rsidRPr="00287732">
        <w:rPr>
          <w:rStyle w:val="normal1"/>
        </w:rPr>
        <w:t>.</w:t>
      </w:r>
      <w:r w:rsidRPr="00287732">
        <w:rPr>
          <w:rStyle w:val="normal1"/>
        </w:rPr>
        <w:t xml:space="preserve"> Iga proovitükil loetud taim vastab 100</w:t>
      </w:r>
      <w:r w:rsidR="00252B04" w:rsidRPr="00287732">
        <w:rPr>
          <w:rStyle w:val="normal1"/>
        </w:rPr>
        <w:t xml:space="preserve"> taimele hektari kohta</w:t>
      </w:r>
      <w:r w:rsidR="00E52330" w:rsidRPr="00287732">
        <w:rPr>
          <w:rStyle w:val="normal1"/>
        </w:rPr>
        <w:t>.</w:t>
      </w:r>
      <w:r w:rsidRPr="00287732">
        <w:rPr>
          <w:rStyle w:val="normal1"/>
        </w:rPr>
        <w:t xml:space="preserve"> Proovitükk</w:t>
      </w:r>
      <w:r w:rsidR="00252B04" w:rsidRPr="00287732">
        <w:rPr>
          <w:rStyle w:val="normal1"/>
        </w:rPr>
        <w:t xml:space="preserve">ide </w:t>
      </w:r>
      <w:r w:rsidR="00212AC7" w:rsidRPr="00287732">
        <w:rPr>
          <w:rStyle w:val="normal1"/>
        </w:rPr>
        <w:t>arv</w:t>
      </w:r>
      <w:r w:rsidRPr="00287732">
        <w:rPr>
          <w:rStyle w:val="normal1"/>
        </w:rPr>
        <w:t xml:space="preserve"> raiesmikul </w:t>
      </w:r>
      <w:r w:rsidR="00212AC7" w:rsidRPr="00287732">
        <w:rPr>
          <w:rStyle w:val="normal1"/>
        </w:rPr>
        <w:t>peab olema järgmine</w:t>
      </w:r>
      <w:r w:rsidRPr="00287732">
        <w:rPr>
          <w:rStyle w:val="normal1"/>
        </w:rPr>
        <w:t>: kuni 1,4 ha raiesmikul vähemalt kaks proovitükki ning iga järgneva hektari kohta lisandub täiendavalt üks proovitükk;</w:t>
      </w:r>
    </w:p>
    <w:p w14:paraId="7236D393" w14:textId="77777777" w:rsidR="00CE0870" w:rsidRPr="00287732" w:rsidRDefault="00CE0870" w:rsidP="00CB2362">
      <w:pPr>
        <w:pStyle w:val="ListParagraph"/>
        <w:numPr>
          <w:ilvl w:val="1"/>
          <w:numId w:val="21"/>
        </w:numPr>
        <w:tabs>
          <w:tab w:val="num" w:pos="720"/>
        </w:tabs>
        <w:jc w:val="both"/>
        <w:outlineLvl w:val="0"/>
      </w:pPr>
      <w:r w:rsidRPr="00287732">
        <w:rPr>
          <w:noProof/>
        </w:rPr>
        <w:t xml:space="preserve">tutvustada oma töötajatele </w:t>
      </w:r>
      <w:r w:rsidRPr="00287732">
        <w:t xml:space="preserve">töötervishoiu ja tööohutuse </w:t>
      </w:r>
      <w:r w:rsidR="008D7197" w:rsidRPr="00287732">
        <w:t xml:space="preserve">õigusakte </w:t>
      </w:r>
      <w:r w:rsidR="00212AC7" w:rsidRPr="00287732">
        <w:rPr>
          <w:noProof/>
        </w:rPr>
        <w:t>ja tagada nendest kinnipidamine</w:t>
      </w:r>
      <w:r w:rsidRPr="00287732">
        <w:t>;</w:t>
      </w:r>
    </w:p>
    <w:p w14:paraId="3C5F9607" w14:textId="77777777" w:rsidR="0088329D" w:rsidRPr="00287732" w:rsidRDefault="00CE0870" w:rsidP="00CB2362">
      <w:pPr>
        <w:pStyle w:val="ListParagraph"/>
        <w:numPr>
          <w:ilvl w:val="1"/>
          <w:numId w:val="21"/>
        </w:numPr>
        <w:jc w:val="both"/>
        <w:outlineLvl w:val="0"/>
      </w:pPr>
      <w:r w:rsidRPr="00287732">
        <w:rPr>
          <w:noProof/>
        </w:rPr>
        <w:t>järgida õigusakte ja teha kõik endast olenev, et vältida metsa tervisliku</w:t>
      </w:r>
      <w:r w:rsidR="00212AC7" w:rsidRPr="00287732">
        <w:rPr>
          <w:noProof/>
        </w:rPr>
        <w:t xml:space="preserve"> seisundi halvenemist</w:t>
      </w:r>
      <w:r w:rsidRPr="00287732">
        <w:rPr>
          <w:noProof/>
        </w:rPr>
        <w:t xml:space="preserve"> </w:t>
      </w:r>
      <w:r w:rsidRPr="00287732">
        <w:t xml:space="preserve">ja ümbritseva keskkonna </w:t>
      </w:r>
      <w:r w:rsidR="00212AC7" w:rsidRPr="00287732">
        <w:t>kahjustamist ning</w:t>
      </w:r>
      <w:r w:rsidRPr="00287732">
        <w:t xml:space="preserve"> vältida tuleohtu;</w:t>
      </w:r>
    </w:p>
    <w:p w14:paraId="3A0B6C7A" w14:textId="25639AEA" w:rsidR="00CB2362" w:rsidRPr="00287732" w:rsidRDefault="00CE0870" w:rsidP="00CB2362">
      <w:pPr>
        <w:pStyle w:val="ListParagraph"/>
        <w:numPr>
          <w:ilvl w:val="1"/>
          <w:numId w:val="21"/>
        </w:numPr>
        <w:jc w:val="both"/>
        <w:outlineLvl w:val="0"/>
        <w:rPr>
          <w:rStyle w:val="normal1"/>
        </w:rPr>
      </w:pPr>
      <w:r w:rsidRPr="00287732">
        <w:rPr>
          <w:rStyle w:val="normal1"/>
        </w:rPr>
        <w:t>mitte üle anda käesoleva lepingu alusel saadud õigusi ja kohustusi kolmandal</w:t>
      </w:r>
      <w:r w:rsidR="008E0573" w:rsidRPr="00287732">
        <w:rPr>
          <w:rStyle w:val="normal1"/>
        </w:rPr>
        <w:t>e isikule (</w:t>
      </w:r>
      <w:r w:rsidR="00280BE0" w:rsidRPr="00287732">
        <w:rPr>
          <w:rStyle w:val="normal1"/>
        </w:rPr>
        <w:t xml:space="preserve">sh </w:t>
      </w:r>
      <w:r w:rsidR="008E0573" w:rsidRPr="00287732">
        <w:rPr>
          <w:rStyle w:val="normal1"/>
        </w:rPr>
        <w:t>alltöövõtjale) ilma t</w:t>
      </w:r>
      <w:r w:rsidRPr="00287732">
        <w:rPr>
          <w:rStyle w:val="normal1"/>
        </w:rPr>
        <w:t>ellija kirjalik</w:t>
      </w:r>
      <w:r w:rsidR="004C5711" w:rsidRPr="00287732">
        <w:rPr>
          <w:rStyle w:val="normal1"/>
        </w:rPr>
        <w:t>k</w:t>
      </w:r>
      <w:r w:rsidRPr="00287732">
        <w:rPr>
          <w:rStyle w:val="normal1"/>
        </w:rPr>
        <w:t>u</w:t>
      </w:r>
      <w:r w:rsidR="004C5711" w:rsidRPr="00287732">
        <w:rPr>
          <w:rStyle w:val="normal1"/>
        </w:rPr>
        <w:t xml:space="preserve"> taasesitamist võimaldavas vormis antud</w:t>
      </w:r>
      <w:r w:rsidRPr="00287732">
        <w:rPr>
          <w:rStyle w:val="normal1"/>
        </w:rPr>
        <w:t xml:space="preserve"> nõusolekuta;</w:t>
      </w:r>
    </w:p>
    <w:p w14:paraId="634D474E" w14:textId="77777777" w:rsidR="00DA607A" w:rsidRPr="00287732" w:rsidRDefault="00CE0870" w:rsidP="00CB2362">
      <w:pPr>
        <w:pStyle w:val="ListParagraph"/>
        <w:numPr>
          <w:ilvl w:val="1"/>
          <w:numId w:val="21"/>
        </w:numPr>
        <w:jc w:val="both"/>
        <w:outlineLvl w:val="0"/>
      </w:pPr>
      <w:r w:rsidRPr="00287732">
        <w:t xml:space="preserve">tagada töötamisel töökaitsevahendid ning </w:t>
      </w:r>
      <w:r w:rsidRPr="00287732">
        <w:rPr>
          <w:rStyle w:val="normal1"/>
        </w:rPr>
        <w:t xml:space="preserve"> </w:t>
      </w:r>
      <w:r w:rsidR="008E0573" w:rsidRPr="00287732">
        <w:rPr>
          <w:lang w:eastAsia="et-EE"/>
        </w:rPr>
        <w:t xml:space="preserve">saata 3 </w:t>
      </w:r>
      <w:r w:rsidR="004C49EE" w:rsidRPr="00287732">
        <w:rPr>
          <w:lang w:eastAsia="et-EE"/>
        </w:rPr>
        <w:t xml:space="preserve">(kolme) </w:t>
      </w:r>
      <w:r w:rsidR="008E0573" w:rsidRPr="00287732">
        <w:rPr>
          <w:lang w:eastAsia="et-EE"/>
        </w:rPr>
        <w:t>tööpäeva jooksul t</w:t>
      </w:r>
      <w:r w:rsidRPr="00287732">
        <w:rPr>
          <w:lang w:eastAsia="et-EE"/>
        </w:rPr>
        <w:t xml:space="preserve">ellijale e-posti teel teate oma töötajaga toimunud tööõnnetusest ning </w:t>
      </w:r>
      <w:r w:rsidR="008D7197" w:rsidRPr="00287732">
        <w:rPr>
          <w:lang w:eastAsia="et-EE"/>
        </w:rPr>
        <w:t xml:space="preserve">esitada </w:t>
      </w:r>
      <w:r w:rsidRPr="00287732">
        <w:rPr>
          <w:lang w:eastAsia="et-EE"/>
        </w:rPr>
        <w:t>tööõnnetuse k</w:t>
      </w:r>
      <w:r w:rsidR="002761F8" w:rsidRPr="00287732">
        <w:rPr>
          <w:lang w:eastAsia="et-EE"/>
        </w:rPr>
        <w:t>ohta täiendavat informatsiooni t</w:t>
      </w:r>
      <w:r w:rsidRPr="00287732">
        <w:rPr>
          <w:lang w:eastAsia="et-EE"/>
        </w:rPr>
        <w:t>ellijalt saadud teatise vormil</w:t>
      </w:r>
      <w:r w:rsidR="0017206F" w:rsidRPr="00287732">
        <w:rPr>
          <w:lang w:eastAsia="et-EE"/>
        </w:rPr>
        <w:t>;</w:t>
      </w:r>
    </w:p>
    <w:p w14:paraId="26B56403" w14:textId="77777777" w:rsidR="00232A57" w:rsidRPr="00287732" w:rsidRDefault="00F83D14" w:rsidP="00CB2362">
      <w:pPr>
        <w:pStyle w:val="ListParagraph"/>
        <w:numPr>
          <w:ilvl w:val="1"/>
          <w:numId w:val="22"/>
        </w:numPr>
        <w:jc w:val="both"/>
        <w:outlineLvl w:val="0"/>
      </w:pPr>
      <w:r w:rsidRPr="00287732">
        <w:rPr>
          <w:lang w:eastAsia="et-EE"/>
        </w:rPr>
        <w:t xml:space="preserve">kasutada ja hoida </w:t>
      </w:r>
      <w:r w:rsidR="008E0573" w:rsidRPr="00287732">
        <w:rPr>
          <w:lang w:eastAsia="et-EE"/>
        </w:rPr>
        <w:t>t</w:t>
      </w:r>
      <w:r w:rsidR="00E52330" w:rsidRPr="00287732">
        <w:rPr>
          <w:lang w:eastAsia="et-EE"/>
        </w:rPr>
        <w:t>ellija poolt väljastatud metsauuend</w:t>
      </w:r>
      <w:r w:rsidR="00E7332A" w:rsidRPr="00287732">
        <w:rPr>
          <w:lang w:eastAsia="et-EE"/>
        </w:rPr>
        <w:t xml:space="preserve">usmaterjali </w:t>
      </w:r>
      <w:r w:rsidR="00E52330" w:rsidRPr="00287732">
        <w:rPr>
          <w:lang w:eastAsia="et-EE"/>
        </w:rPr>
        <w:t>heaperemeheliku</w:t>
      </w:r>
      <w:r w:rsidR="00232A57" w:rsidRPr="00287732">
        <w:rPr>
          <w:lang w:eastAsia="et-EE"/>
        </w:rPr>
        <w:t>lt;</w:t>
      </w:r>
    </w:p>
    <w:p w14:paraId="17CA976A" w14:textId="77777777" w:rsidR="00232A57" w:rsidRPr="00287732" w:rsidRDefault="00232A57" w:rsidP="00CB2362">
      <w:pPr>
        <w:pStyle w:val="ListParagraph"/>
        <w:numPr>
          <w:ilvl w:val="1"/>
          <w:numId w:val="22"/>
        </w:numPr>
        <w:jc w:val="both"/>
        <w:outlineLvl w:val="0"/>
      </w:pPr>
      <w:r w:rsidRPr="00287732">
        <w:t>leida iseseisvalt tööobjektid looduses</w:t>
      </w:r>
      <w:r w:rsidR="008D7197" w:rsidRPr="00287732">
        <w:t xml:space="preserve"> ja</w:t>
      </w:r>
      <w:r w:rsidRPr="00287732">
        <w:t xml:space="preserve"> </w:t>
      </w:r>
      <w:r w:rsidR="008D7197" w:rsidRPr="00287732">
        <w:t xml:space="preserve">omada </w:t>
      </w:r>
      <w:r w:rsidRPr="00287732">
        <w:t>navigeerimisoskust;</w:t>
      </w:r>
    </w:p>
    <w:p w14:paraId="55F731FC" w14:textId="3DDCB87F" w:rsidR="004606B3" w:rsidRPr="00287732" w:rsidRDefault="004606B3" w:rsidP="00CB2362">
      <w:pPr>
        <w:pStyle w:val="ListParagraph"/>
        <w:numPr>
          <w:ilvl w:val="1"/>
          <w:numId w:val="22"/>
        </w:numPr>
        <w:jc w:val="both"/>
        <w:outlineLvl w:val="0"/>
      </w:pPr>
      <w:r w:rsidRPr="00287732">
        <w:t xml:space="preserve">vastu võtta </w:t>
      </w:r>
      <w:r w:rsidR="00ED1905" w:rsidRPr="00287732">
        <w:t xml:space="preserve">taimed vastavalt Tellija poolt </w:t>
      </w:r>
      <w:r w:rsidR="00954F7C" w:rsidRPr="00287732">
        <w:t xml:space="preserve">1 </w:t>
      </w:r>
      <w:proofErr w:type="spellStart"/>
      <w:r w:rsidR="00954F7C" w:rsidRPr="00287732">
        <w:t>tööpäevalise</w:t>
      </w:r>
      <w:proofErr w:type="spellEnd"/>
      <w:r w:rsidR="00954F7C" w:rsidRPr="00287732">
        <w:t xml:space="preserve"> etteteatamise tähtajaga</w:t>
      </w:r>
      <w:r w:rsidR="00A9542A" w:rsidRPr="00287732">
        <w:t>;</w:t>
      </w:r>
      <w:r w:rsidR="00954F7C" w:rsidRPr="00287732">
        <w:t xml:space="preserve"> </w:t>
      </w:r>
    </w:p>
    <w:p w14:paraId="521F8C8E" w14:textId="36FAFE36" w:rsidR="00232A57" w:rsidRPr="00287732" w:rsidRDefault="008D7197" w:rsidP="00CB2362">
      <w:pPr>
        <w:pStyle w:val="ListParagraph"/>
        <w:numPr>
          <w:ilvl w:val="1"/>
          <w:numId w:val="22"/>
        </w:numPr>
        <w:jc w:val="both"/>
        <w:outlineLvl w:val="0"/>
      </w:pPr>
      <w:r w:rsidRPr="00287732">
        <w:t>suuta</w:t>
      </w:r>
      <w:r w:rsidR="00232A57" w:rsidRPr="00287732">
        <w:t xml:space="preserve"> vastu võt</w:t>
      </w:r>
      <w:r w:rsidRPr="00287732">
        <w:t>t</w:t>
      </w:r>
      <w:r w:rsidR="00232A57" w:rsidRPr="00287732">
        <w:t xml:space="preserve">a taimed ja need maha </w:t>
      </w:r>
      <w:r w:rsidRPr="00287732">
        <w:t xml:space="preserve">laadida </w:t>
      </w:r>
      <w:r w:rsidR="006C6309" w:rsidRPr="00287732">
        <w:t>valdavalt tavapärasel tööajal ja kokkuleppel ka väljaspool seda;</w:t>
      </w:r>
      <w:r w:rsidR="008D6936" w:rsidRPr="00287732">
        <w:t xml:space="preserve"> </w:t>
      </w:r>
    </w:p>
    <w:p w14:paraId="1F6015A1" w14:textId="77777777" w:rsidR="00232A57" w:rsidRPr="00287732" w:rsidRDefault="00962707" w:rsidP="00CB2362">
      <w:pPr>
        <w:pStyle w:val="ListParagraph"/>
        <w:numPr>
          <w:ilvl w:val="1"/>
          <w:numId w:val="22"/>
        </w:numPr>
        <w:jc w:val="both"/>
        <w:outlineLvl w:val="0"/>
      </w:pPr>
      <w:r w:rsidRPr="00287732">
        <w:t xml:space="preserve">tagada </w:t>
      </w:r>
      <w:r w:rsidR="00232A57" w:rsidRPr="00287732">
        <w:t xml:space="preserve">taimepakendite </w:t>
      </w:r>
      <w:r w:rsidR="008D7197" w:rsidRPr="00287732">
        <w:t xml:space="preserve">koristamine </w:t>
      </w:r>
      <w:r w:rsidR="00232A57" w:rsidRPr="00287732">
        <w:t xml:space="preserve">tööobjektidelt ning </w:t>
      </w:r>
      <w:r w:rsidR="008D7197" w:rsidRPr="00287732">
        <w:t xml:space="preserve">tagastada </w:t>
      </w:r>
      <w:r w:rsidR="00232A57" w:rsidRPr="00287732">
        <w:t>need tellijale;</w:t>
      </w:r>
    </w:p>
    <w:p w14:paraId="442A867F" w14:textId="4F8ACD08" w:rsidR="00232A57" w:rsidRPr="00287732" w:rsidRDefault="008D7197" w:rsidP="00CB2362">
      <w:pPr>
        <w:pStyle w:val="ListParagraph"/>
        <w:numPr>
          <w:ilvl w:val="1"/>
          <w:numId w:val="22"/>
        </w:numPr>
        <w:jc w:val="both"/>
        <w:outlineLvl w:val="0"/>
      </w:pPr>
      <w:r w:rsidRPr="00287732">
        <w:t xml:space="preserve">kärpida </w:t>
      </w:r>
      <w:r w:rsidR="00BA1060" w:rsidRPr="00287732">
        <w:t xml:space="preserve">vajadusel </w:t>
      </w:r>
      <w:r w:rsidR="00232A57" w:rsidRPr="00287732">
        <w:t>taimede juuri</w:t>
      </w:r>
      <w:r w:rsidR="00ED78FB" w:rsidRPr="00287732">
        <w:t xml:space="preserve"> vastavalt Tellija juhistele ning </w:t>
      </w:r>
      <w:r w:rsidR="00791343" w:rsidRPr="00287732">
        <w:t>vältida liigset kärpimis</w:t>
      </w:r>
      <w:r w:rsidR="00842384" w:rsidRPr="00287732">
        <w:t>t</w:t>
      </w:r>
      <w:r w:rsidR="00E30C6F" w:rsidRPr="00287732">
        <w:t xml:space="preserve"> lähtudes Lisas 5 toodud juhistele</w:t>
      </w:r>
      <w:r w:rsidR="00232A57" w:rsidRPr="00287732">
        <w:t>;</w:t>
      </w:r>
    </w:p>
    <w:p w14:paraId="5347C6D1" w14:textId="035A4FE1" w:rsidR="00CC6D12" w:rsidRPr="00287732" w:rsidRDefault="00CC6D12" w:rsidP="00CB2362">
      <w:pPr>
        <w:pStyle w:val="ListParagraph"/>
        <w:numPr>
          <w:ilvl w:val="1"/>
          <w:numId w:val="22"/>
        </w:numPr>
        <w:jc w:val="both"/>
        <w:outlineLvl w:val="0"/>
      </w:pPr>
      <w:r w:rsidRPr="00287732">
        <w:t xml:space="preserve">tagada taime juurte </w:t>
      </w:r>
      <w:r w:rsidR="00170F05" w:rsidRPr="00287732">
        <w:t xml:space="preserve">asetamine istutusauku hajali ning vältida </w:t>
      </w:r>
      <w:r w:rsidR="00C30374" w:rsidRPr="00287732">
        <w:t xml:space="preserve">juurte kokku punumist </w:t>
      </w:r>
      <w:r w:rsidR="00182347" w:rsidRPr="00287732">
        <w:t>juurekava või juurekaela ümber;</w:t>
      </w:r>
    </w:p>
    <w:p w14:paraId="2E769B24" w14:textId="77777777" w:rsidR="00232A57" w:rsidRPr="00287732" w:rsidRDefault="00232A57" w:rsidP="00CB2362">
      <w:pPr>
        <w:pStyle w:val="ListParagraph"/>
        <w:numPr>
          <w:ilvl w:val="1"/>
          <w:numId w:val="22"/>
        </w:numPr>
        <w:jc w:val="both"/>
        <w:outlineLvl w:val="0"/>
      </w:pPr>
      <w:r w:rsidRPr="00287732">
        <w:t xml:space="preserve">tagada taimede </w:t>
      </w:r>
      <w:r w:rsidR="008D7197" w:rsidRPr="00287732">
        <w:t>istutuseelne säilimine</w:t>
      </w:r>
      <w:r w:rsidRPr="00287732">
        <w:t>;</w:t>
      </w:r>
    </w:p>
    <w:p w14:paraId="172A883A" w14:textId="77777777" w:rsidR="00232A57" w:rsidRPr="00287732" w:rsidRDefault="00232A57" w:rsidP="00CB2362">
      <w:pPr>
        <w:pStyle w:val="ListParagraph"/>
        <w:numPr>
          <w:ilvl w:val="1"/>
          <w:numId w:val="22"/>
        </w:numPr>
        <w:jc w:val="both"/>
        <w:outlineLvl w:val="0"/>
      </w:pPr>
      <w:r w:rsidRPr="00287732">
        <w:t>omada töövahendeid</w:t>
      </w:r>
      <w:r w:rsidR="008D7197" w:rsidRPr="00287732">
        <w:t>:</w:t>
      </w:r>
      <w:r w:rsidR="001B25DC" w:rsidRPr="00287732">
        <w:t xml:space="preserve"> istutustorud ja taimevakad, </w:t>
      </w:r>
      <w:r w:rsidRPr="00287732">
        <w:t xml:space="preserve"> labidas, ämber, kindad</w:t>
      </w:r>
      <w:r w:rsidR="008D7197" w:rsidRPr="00287732">
        <w:t xml:space="preserve"> jms</w:t>
      </w:r>
      <w:r w:rsidRPr="00287732">
        <w:t xml:space="preserve">. </w:t>
      </w:r>
    </w:p>
    <w:p w14:paraId="7DEE6956" w14:textId="03135B0D" w:rsidR="00BD490E" w:rsidRPr="00287732" w:rsidRDefault="00233336" w:rsidP="00CB2362">
      <w:pPr>
        <w:pStyle w:val="ListParagraph"/>
        <w:numPr>
          <w:ilvl w:val="1"/>
          <w:numId w:val="22"/>
        </w:numPr>
        <w:jc w:val="both"/>
        <w:outlineLvl w:val="0"/>
      </w:pPr>
      <w:r w:rsidRPr="00287732">
        <w:t xml:space="preserve">tagada </w:t>
      </w:r>
      <w:r w:rsidR="00CB3FDE" w:rsidRPr="00287732">
        <w:t>ilmnenud</w:t>
      </w:r>
      <w:r w:rsidR="0014693E" w:rsidRPr="00287732">
        <w:t xml:space="preserve"> ja teavitatud </w:t>
      </w:r>
      <w:r w:rsidR="002F6AF7" w:rsidRPr="00287732">
        <w:t xml:space="preserve">kvaliteedivigade </w:t>
      </w:r>
      <w:r w:rsidR="00423883" w:rsidRPr="00287732">
        <w:t>parandamine hiljemalt 7 kalendripäeva jooksul;</w:t>
      </w:r>
    </w:p>
    <w:p w14:paraId="062D7AA7" w14:textId="495577B8" w:rsidR="00DA422B" w:rsidRPr="00287732" w:rsidRDefault="00DA422B" w:rsidP="00CB2362">
      <w:pPr>
        <w:pStyle w:val="ListParagraph"/>
        <w:numPr>
          <w:ilvl w:val="1"/>
          <w:numId w:val="22"/>
        </w:numPr>
        <w:jc w:val="both"/>
        <w:outlineLvl w:val="0"/>
      </w:pPr>
      <w:r w:rsidRPr="00287732">
        <w:t xml:space="preserve">kasutada potitaimede istutamisel </w:t>
      </w:r>
      <w:r w:rsidR="00717484" w:rsidRPr="00287732">
        <w:t xml:space="preserve">spetsiaalset </w:t>
      </w:r>
      <w:r w:rsidR="00476F5F" w:rsidRPr="00287732">
        <w:t>istutustoru</w:t>
      </w:r>
      <w:r w:rsidR="00717484" w:rsidRPr="00287732">
        <w:t xml:space="preserve"> vastavalt poti</w:t>
      </w:r>
      <w:r w:rsidR="00B75914" w:rsidRPr="00287732">
        <w:t>taime konteineri läbimõõdule</w:t>
      </w:r>
      <w:r w:rsidR="00476F5F" w:rsidRPr="00287732">
        <w:t xml:space="preserve"> ja avajuursete taimede istutamisel </w:t>
      </w:r>
      <w:r w:rsidR="002B77B4" w:rsidRPr="00287732">
        <w:t>labidat</w:t>
      </w:r>
      <w:r w:rsidR="00DC5CB3" w:rsidRPr="00287732">
        <w:t xml:space="preserve"> tööpinna </w:t>
      </w:r>
      <w:r w:rsidR="002B77B4" w:rsidRPr="00287732">
        <w:t>laiusega vähemalt 20 cm</w:t>
      </w:r>
      <w:r w:rsidR="00DC5CB3" w:rsidRPr="00287732">
        <w:t>;</w:t>
      </w:r>
    </w:p>
    <w:p w14:paraId="55B8CBDF" w14:textId="77777777" w:rsidR="00232A57" w:rsidRPr="00287732" w:rsidRDefault="00232A57" w:rsidP="00CB2362">
      <w:pPr>
        <w:pStyle w:val="ListParagraph"/>
        <w:numPr>
          <w:ilvl w:val="1"/>
          <w:numId w:val="22"/>
        </w:numPr>
        <w:jc w:val="both"/>
        <w:outlineLvl w:val="0"/>
      </w:pPr>
      <w:r w:rsidRPr="00287732">
        <w:t xml:space="preserve">tagada taimede transpordi ning eritehnika (käru, ATV jne) kasutamise võimekus, </w:t>
      </w:r>
      <w:r w:rsidR="008D7197" w:rsidRPr="00287732">
        <w:t xml:space="preserve">viimaks </w:t>
      </w:r>
      <w:r w:rsidRPr="00287732">
        <w:t>taimi enda laost metsa tööobjektidele;</w:t>
      </w:r>
    </w:p>
    <w:p w14:paraId="2D7209B2" w14:textId="4C669B0C" w:rsidR="00232A57" w:rsidRPr="00287732" w:rsidRDefault="00232A57" w:rsidP="00CB2362">
      <w:pPr>
        <w:pStyle w:val="ListParagraph"/>
        <w:numPr>
          <w:ilvl w:val="1"/>
          <w:numId w:val="22"/>
        </w:numPr>
        <w:jc w:val="both"/>
        <w:outlineLvl w:val="0"/>
      </w:pPr>
      <w:r w:rsidRPr="00287732">
        <w:t>omada taimede hoiustamise võimekust (</w:t>
      </w:r>
      <w:r w:rsidR="008D7197" w:rsidRPr="00287732">
        <w:t>taimede ladu</w:t>
      </w:r>
      <w:r w:rsidRPr="00287732">
        <w:t>)</w:t>
      </w:r>
      <w:r w:rsidR="00973074" w:rsidRPr="00287732">
        <w:t xml:space="preserve"> metsakasvatuse piirkonna territooriumi sees</w:t>
      </w:r>
      <w:r w:rsidR="008D7197" w:rsidRPr="00287732">
        <w:t xml:space="preserve">. Taimede lao miinimumnõudeks on kuur, garaaž, telk vms. Taimede lao  </w:t>
      </w:r>
      <w:r w:rsidR="008D7197" w:rsidRPr="00287732">
        <w:lastRenderedPageBreak/>
        <w:t>ülesandeks on varju tagamine päikesevalguse eest ning vajadusel sademete eest (potitaim pappkastis), kastmisvõimekuse ning varguse vältimise võimaluse tagamine;</w:t>
      </w:r>
    </w:p>
    <w:p w14:paraId="0AEAC9C9" w14:textId="77777777" w:rsidR="00232A57" w:rsidRPr="00287732" w:rsidRDefault="00232A57" w:rsidP="00CB2362">
      <w:pPr>
        <w:pStyle w:val="ListParagraph"/>
        <w:numPr>
          <w:ilvl w:val="1"/>
          <w:numId w:val="22"/>
        </w:numPr>
        <w:jc w:val="both"/>
        <w:outlineLvl w:val="0"/>
      </w:pPr>
      <w:r w:rsidRPr="00287732">
        <w:t>tagada taimede kastmise võimekus taimede laos;</w:t>
      </w:r>
    </w:p>
    <w:p w14:paraId="7780BB74" w14:textId="69D43B17" w:rsidR="007B6AA6" w:rsidRPr="00287732" w:rsidRDefault="00232A57" w:rsidP="00137E8C">
      <w:pPr>
        <w:pStyle w:val="ListParagraph"/>
        <w:numPr>
          <w:ilvl w:val="1"/>
          <w:numId w:val="22"/>
        </w:numPr>
        <w:jc w:val="both"/>
        <w:outlineLvl w:val="0"/>
      </w:pPr>
      <w:r w:rsidRPr="00287732">
        <w:t>tagada taimede laos ligipääs poolhaagisega autole, millega transporditakse taimi</w:t>
      </w:r>
      <w:r w:rsidR="008D7197" w:rsidRPr="00287732">
        <w:t>,</w:t>
      </w:r>
      <w:r w:rsidRPr="00287732">
        <w:t xml:space="preserve"> ning võimekus taimede maha laadimiseks</w:t>
      </w:r>
      <w:r w:rsidR="00137E8C" w:rsidRPr="00287732">
        <w:t xml:space="preserve">. </w:t>
      </w:r>
      <w:r w:rsidR="007B6AA6" w:rsidRPr="00287732">
        <w:t>Lao mahutavus peab olema vähemalt ühe poolhaagisega veoauto koormatäie suurusele kogusele (ca 120 000 taime) üheaegselt;</w:t>
      </w:r>
      <w:r w:rsidR="00832CD5" w:rsidRPr="00287732">
        <w:t xml:space="preserve"> </w:t>
      </w:r>
      <w:r w:rsidR="004075B2" w:rsidRPr="00287732">
        <w:t xml:space="preserve">juhul, kui pakkuja edukas maht on alla 120 000 taime, täpsustatakse nõuded lao mahutavusele hankijaga. </w:t>
      </w:r>
    </w:p>
    <w:p w14:paraId="32580EAD" w14:textId="77777777" w:rsidR="00232A57" w:rsidRPr="00287732" w:rsidRDefault="00232A57" w:rsidP="00CB2362">
      <w:pPr>
        <w:pStyle w:val="ListParagraph"/>
        <w:numPr>
          <w:ilvl w:val="1"/>
          <w:numId w:val="23"/>
        </w:numPr>
        <w:jc w:val="both"/>
        <w:outlineLvl w:val="0"/>
      </w:pPr>
      <w:r w:rsidRPr="00287732">
        <w:t>edastada tellijale vähemalt igal nädalal ülevaade teostatud tööde mahtudest;</w:t>
      </w:r>
    </w:p>
    <w:p w14:paraId="7737C89A" w14:textId="77777777" w:rsidR="00232A57" w:rsidRPr="00287732" w:rsidRDefault="00232A57" w:rsidP="00CB2362">
      <w:pPr>
        <w:pStyle w:val="ListParagraph"/>
        <w:numPr>
          <w:ilvl w:val="1"/>
          <w:numId w:val="23"/>
        </w:numPr>
        <w:jc w:val="both"/>
        <w:outlineLvl w:val="0"/>
      </w:pPr>
      <w:r w:rsidRPr="00287732">
        <w:rPr>
          <w:bCs/>
        </w:rPr>
        <w:t>teha tellija nõudmisel proovitükke tööobjektidel, et tagada tööde kvaliteet</w:t>
      </w:r>
      <w:r w:rsidR="008D7197" w:rsidRPr="00287732">
        <w:rPr>
          <w:bCs/>
        </w:rPr>
        <w:t>,</w:t>
      </w:r>
      <w:r w:rsidRPr="00287732">
        <w:rPr>
          <w:bCs/>
        </w:rPr>
        <w:t xml:space="preserve"> ja  edastada proovitüki andmed ja tööde staatuseid tellijale elektrooniliselt kajastava riistvara ja tarkvara abil;</w:t>
      </w:r>
    </w:p>
    <w:p w14:paraId="3217C045" w14:textId="4B902972" w:rsidR="003F67EC" w:rsidRPr="00287732" w:rsidRDefault="00962707" w:rsidP="00CB2362">
      <w:pPr>
        <w:pStyle w:val="ListParagraph"/>
        <w:numPr>
          <w:ilvl w:val="1"/>
          <w:numId w:val="23"/>
        </w:numPr>
        <w:jc w:val="both"/>
        <w:outlineLvl w:val="0"/>
      </w:pPr>
      <w:r w:rsidRPr="00287732">
        <w:t xml:space="preserve">vallata </w:t>
      </w:r>
      <w:r w:rsidR="003F67EC" w:rsidRPr="00287732">
        <w:t xml:space="preserve">eesti keelt ning </w:t>
      </w:r>
      <w:r w:rsidRPr="00287732">
        <w:t xml:space="preserve">tagada </w:t>
      </w:r>
      <w:r w:rsidR="003F67EC" w:rsidRPr="00287732">
        <w:t xml:space="preserve">tööde korraldamisel ja andmevahetusel </w:t>
      </w:r>
      <w:r w:rsidR="00676908" w:rsidRPr="00287732">
        <w:t xml:space="preserve">töövõtja </w:t>
      </w:r>
      <w:r w:rsidR="003F67EC" w:rsidRPr="00287732">
        <w:t xml:space="preserve"> ja </w:t>
      </w:r>
      <w:r w:rsidR="00676908" w:rsidRPr="00287732">
        <w:t>t</w:t>
      </w:r>
      <w:r w:rsidR="003F67EC" w:rsidRPr="00287732">
        <w:t>ellija suhtluskeelena eesti keel</w:t>
      </w:r>
      <w:r w:rsidR="329BCAD0" w:rsidRPr="00287732">
        <w:t>.</w:t>
      </w:r>
    </w:p>
    <w:p w14:paraId="5437E883" w14:textId="77777777" w:rsidR="00232A57" w:rsidRPr="00287732" w:rsidRDefault="00232A57" w:rsidP="00CB2362">
      <w:pPr>
        <w:pStyle w:val="ListParagraph"/>
        <w:numPr>
          <w:ilvl w:val="1"/>
          <w:numId w:val="23"/>
        </w:numPr>
        <w:jc w:val="both"/>
        <w:outlineLvl w:val="0"/>
      </w:pPr>
      <w:r w:rsidRPr="00287732">
        <w:t>varustada vajadusel töötajad riistvaraga, millega on võimalik ja kohustuslik elektrooniliselt vastu võtta tellija poolt saadetavaid tööobjekti andmeid, kaardipilti ja mille abil on võimalik ja kohustuslik saata tellijale andmeid tehtud tööde ja proovitükkide osas, järgida töötamisel tööobjekti piire ja teostada muid tellija poolt antud tarkvara funktsioonides ettenähtud toiminguid. Tarkvara annab RMK töövõtjale tasuta kasutamiseks. Riistvara minimaalsed nõuded on:</w:t>
      </w:r>
    </w:p>
    <w:p w14:paraId="7FDFD46F" w14:textId="77777777" w:rsidR="00232A57" w:rsidRPr="00287732" w:rsidRDefault="00232A57" w:rsidP="003443C7">
      <w:pPr>
        <w:numPr>
          <w:ilvl w:val="2"/>
          <w:numId w:val="6"/>
        </w:numPr>
        <w:jc w:val="both"/>
        <w:outlineLvl w:val="0"/>
      </w:pPr>
      <w:r w:rsidRPr="00287732">
        <w:t xml:space="preserve"> puutetundlik nutitelefon või tahvelarvuti </w:t>
      </w:r>
      <w:proofErr w:type="spellStart"/>
      <w:r w:rsidRPr="00287732">
        <w:t>geopositsioneerimise</w:t>
      </w:r>
      <w:proofErr w:type="spellEnd"/>
      <w:r w:rsidRPr="00287732">
        <w:t xml:space="preserve"> võimalusega;</w:t>
      </w:r>
    </w:p>
    <w:p w14:paraId="48E5A747" w14:textId="77777777" w:rsidR="00232A57" w:rsidRPr="00287732" w:rsidRDefault="00232A57" w:rsidP="003443C7">
      <w:pPr>
        <w:numPr>
          <w:ilvl w:val="2"/>
          <w:numId w:val="6"/>
        </w:numPr>
        <w:jc w:val="both"/>
        <w:outlineLvl w:val="0"/>
      </w:pPr>
      <w:r w:rsidRPr="00287732">
        <w:t xml:space="preserve"> vähemalt operatsioonisüsteem Android </w:t>
      </w:r>
      <w:r w:rsidR="007D72A1" w:rsidRPr="00287732">
        <w:t>6</w:t>
      </w:r>
      <w:r w:rsidRPr="00287732">
        <w:t>.0;</w:t>
      </w:r>
    </w:p>
    <w:p w14:paraId="2D4F197F" w14:textId="77777777" w:rsidR="00CB2362" w:rsidRPr="00287732" w:rsidRDefault="00232A57" w:rsidP="00CB2362">
      <w:pPr>
        <w:numPr>
          <w:ilvl w:val="2"/>
          <w:numId w:val="6"/>
        </w:numPr>
        <w:jc w:val="both"/>
        <w:outlineLvl w:val="0"/>
      </w:pPr>
      <w:r w:rsidRPr="00287732">
        <w:t xml:space="preserve"> vähemalt 3G võrguühendus.</w:t>
      </w:r>
    </w:p>
    <w:p w14:paraId="4E91FAA6" w14:textId="77777777" w:rsidR="00CB2362" w:rsidRPr="00287732" w:rsidRDefault="00232A57" w:rsidP="00CB2362">
      <w:pPr>
        <w:numPr>
          <w:ilvl w:val="1"/>
          <w:numId w:val="6"/>
        </w:numPr>
        <w:jc w:val="both"/>
        <w:outlineLvl w:val="0"/>
      </w:pPr>
      <w:r w:rsidRPr="00287732">
        <w:t>varustada töötajad tarkvarade arenemisel ja riistvara nõu</w:t>
      </w:r>
      <w:r w:rsidR="00CB2362" w:rsidRPr="00287732">
        <w:t xml:space="preserve">ete muutumisel lepinguperioodil </w:t>
      </w:r>
      <w:r w:rsidRPr="00287732">
        <w:t xml:space="preserve">kaasaegse    tark- ja riistvaraga, konsulteerides </w:t>
      </w:r>
      <w:r w:rsidR="008D7197" w:rsidRPr="00287732">
        <w:t xml:space="preserve">selle osas </w:t>
      </w:r>
      <w:r w:rsidRPr="00287732">
        <w:t>RMK</w:t>
      </w:r>
      <w:r w:rsidR="004124C9" w:rsidRPr="00287732">
        <w:t>-</w:t>
      </w:r>
      <w:proofErr w:type="spellStart"/>
      <w:r w:rsidRPr="00287732">
        <w:t>ga</w:t>
      </w:r>
      <w:proofErr w:type="spellEnd"/>
      <w:r w:rsidRPr="00287732">
        <w:t xml:space="preserve">; </w:t>
      </w:r>
    </w:p>
    <w:p w14:paraId="16283840" w14:textId="05A23BD2" w:rsidR="0098660D" w:rsidRPr="00287732" w:rsidRDefault="0098660D" w:rsidP="00CB2362">
      <w:pPr>
        <w:numPr>
          <w:ilvl w:val="1"/>
          <w:numId w:val="6"/>
        </w:numPr>
        <w:jc w:val="both"/>
        <w:outlineLvl w:val="0"/>
      </w:pPr>
      <w:r w:rsidRPr="00287732">
        <w:t xml:space="preserve">märkida </w:t>
      </w:r>
      <w:r w:rsidR="00CD7E96" w:rsidRPr="00287732">
        <w:t>töövõtja portaalis objekti staatus „Töös“</w:t>
      </w:r>
      <w:r w:rsidR="00D21BC9" w:rsidRPr="00287732">
        <w:t xml:space="preserve"> </w:t>
      </w:r>
      <w:r w:rsidR="009C62F1" w:rsidRPr="00287732">
        <w:t xml:space="preserve">hiljemalt </w:t>
      </w:r>
      <w:r w:rsidR="00ED248D" w:rsidRPr="00287732">
        <w:t>7  kalendripäeva jooksul töödega alustamisest</w:t>
      </w:r>
      <w:r w:rsidR="00C61473" w:rsidRPr="00287732">
        <w:t xml:space="preserve"> </w:t>
      </w:r>
      <w:r w:rsidR="00D21BC9" w:rsidRPr="00287732">
        <w:t>ja</w:t>
      </w:r>
      <w:r w:rsidR="00C61473" w:rsidRPr="00287732">
        <w:t xml:space="preserve"> staatus</w:t>
      </w:r>
      <w:r w:rsidR="004235BE" w:rsidRPr="00287732">
        <w:t xml:space="preserve"> „</w:t>
      </w:r>
      <w:r w:rsidR="001C5758" w:rsidRPr="00287732">
        <w:t>Valmis“</w:t>
      </w:r>
      <w:r w:rsidR="004235BE" w:rsidRPr="00287732">
        <w:t xml:space="preserve"> </w:t>
      </w:r>
      <w:r w:rsidR="009C62F1" w:rsidRPr="00287732">
        <w:t>hiljemalt tööde teostamise tähtaja</w:t>
      </w:r>
      <w:r w:rsidR="004421DC" w:rsidRPr="00287732">
        <w:t>ks</w:t>
      </w:r>
      <w:r w:rsidR="009C62F1" w:rsidRPr="00287732">
        <w:t>.</w:t>
      </w:r>
    </w:p>
    <w:p w14:paraId="51498028" w14:textId="3ADEF34A" w:rsidR="00CB2362" w:rsidRPr="00287732" w:rsidRDefault="008E0573" w:rsidP="00CB2362">
      <w:pPr>
        <w:numPr>
          <w:ilvl w:val="1"/>
          <w:numId w:val="6"/>
        </w:numPr>
        <w:jc w:val="both"/>
        <w:outlineLvl w:val="0"/>
      </w:pPr>
      <w:r w:rsidRPr="00287732">
        <w:t>anda te</w:t>
      </w:r>
      <w:r w:rsidR="006B4646" w:rsidRPr="00287732">
        <w:t>llija nõudmisel M</w:t>
      </w:r>
      <w:r w:rsidRPr="00287732">
        <w:t>aksu- ja Tolliametile nõusolek t</w:t>
      </w:r>
      <w:r w:rsidR="006B4646" w:rsidRPr="00287732">
        <w:t>öövõtjat puudutava maksusaladuse avaldamiseks makstavate maksude arvestamise ja tasumise õigsuse kontrollimiseks. Lepingu sõl</w:t>
      </w:r>
      <w:r w:rsidRPr="00287732">
        <w:t>mimisega annab töövõtja t</w:t>
      </w:r>
      <w:r w:rsidR="006B4646" w:rsidRPr="00287732">
        <w:t>ellijale nõusoleku Maksu- ja</w:t>
      </w:r>
      <w:r w:rsidR="00232A57" w:rsidRPr="00287732">
        <w:t xml:space="preserve"> Tolliametile teabe esitamiseks;</w:t>
      </w:r>
    </w:p>
    <w:p w14:paraId="0BC64DCF" w14:textId="77777777" w:rsidR="00477D81" w:rsidRPr="00287732" w:rsidRDefault="007A25D9" w:rsidP="00477D81">
      <w:pPr>
        <w:numPr>
          <w:ilvl w:val="1"/>
          <w:numId w:val="6"/>
        </w:numPr>
        <w:jc w:val="both"/>
        <w:outlineLvl w:val="0"/>
      </w:pPr>
      <w:r w:rsidRPr="00287732">
        <w:t xml:space="preserve">esitada lepingu sõlmimise hetkel tellijale taimede laos asukoha koordinaadid ning kirjeldus. </w:t>
      </w:r>
    </w:p>
    <w:p w14:paraId="7F5C00DD" w14:textId="14290FDA" w:rsidR="00CB2362" w:rsidRPr="00287732" w:rsidRDefault="00CD1D8D" w:rsidP="00CB2362">
      <w:pPr>
        <w:numPr>
          <w:ilvl w:val="1"/>
          <w:numId w:val="6"/>
        </w:numPr>
        <w:jc w:val="both"/>
        <w:outlineLvl w:val="0"/>
      </w:pPr>
      <w:r w:rsidRPr="00287732">
        <w:t>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tellijale hankelepingu täitmise alustamise ajaks teavet esitatud.</w:t>
      </w:r>
    </w:p>
    <w:p w14:paraId="079A0E3B" w14:textId="77777777" w:rsidR="004B6346" w:rsidRPr="00287732" w:rsidRDefault="004B6346" w:rsidP="00CB2362">
      <w:pPr>
        <w:jc w:val="both"/>
        <w:outlineLvl w:val="0"/>
      </w:pPr>
    </w:p>
    <w:p w14:paraId="3C20AF4C" w14:textId="5DFB27F6" w:rsidR="00CB2362" w:rsidRPr="00287732" w:rsidRDefault="00CD6383" w:rsidP="00CB2362">
      <w:pPr>
        <w:numPr>
          <w:ilvl w:val="0"/>
          <w:numId w:val="6"/>
        </w:numPr>
        <w:jc w:val="both"/>
        <w:outlineLvl w:val="0"/>
      </w:pPr>
      <w:r w:rsidRPr="00287732">
        <w:rPr>
          <w:b/>
          <w:bCs/>
        </w:rPr>
        <w:t xml:space="preserve">Lepingu </w:t>
      </w:r>
      <w:r w:rsidR="00EE2CDF" w:rsidRPr="00287732">
        <w:rPr>
          <w:b/>
          <w:bCs/>
        </w:rPr>
        <w:t>periood</w:t>
      </w:r>
      <w:r w:rsidR="00364FA3" w:rsidRPr="00287732">
        <w:rPr>
          <w:b/>
          <w:bCs/>
        </w:rPr>
        <w:t xml:space="preserve"> ja lõppemine</w:t>
      </w:r>
    </w:p>
    <w:p w14:paraId="4CF1C37C" w14:textId="0B19F429" w:rsidR="00CB2362" w:rsidRPr="00287732" w:rsidRDefault="00CE0870" w:rsidP="00CB2362">
      <w:pPr>
        <w:numPr>
          <w:ilvl w:val="1"/>
          <w:numId w:val="6"/>
        </w:numPr>
        <w:jc w:val="both"/>
        <w:outlineLvl w:val="0"/>
      </w:pPr>
      <w:r w:rsidRPr="00287732">
        <w:t>Leping</w:t>
      </w:r>
      <w:r w:rsidR="004C49EE" w:rsidRPr="00287732">
        <w:t xml:space="preserve"> kehtib alates</w:t>
      </w:r>
      <w:r w:rsidRPr="00287732">
        <w:t xml:space="preserve"> </w:t>
      </w:r>
      <w:sdt>
        <w:sdtPr>
          <w:id w:val="-1408993187"/>
          <w:placeholder>
            <w:docPart w:val="983B5C5C2E4144CB9B612C62C8EC4B4E"/>
          </w:placeholder>
          <w:date>
            <w:dateFormat w:val="d.MM.yyyy"/>
            <w:lid w:val="et-EE"/>
            <w:storeMappedDataAs w:val="dateTime"/>
            <w:calendar w:val="gregorian"/>
          </w:date>
        </w:sdtPr>
        <w:sdtEndPr/>
        <w:sdtContent>
          <w:r w:rsidR="008E0573" w:rsidRPr="00287732">
            <w:t>[Vali kuupäev]</w:t>
          </w:r>
        </w:sdtContent>
      </w:sdt>
      <w:r w:rsidR="004C49EE" w:rsidRPr="00287732">
        <w:t xml:space="preserve"> </w:t>
      </w:r>
      <w:r w:rsidRPr="00287732">
        <w:t xml:space="preserve">kuni </w:t>
      </w:r>
      <w:sdt>
        <w:sdtPr>
          <w:id w:val="1700428363"/>
          <w:placeholder>
            <w:docPart w:val="FF195C8CB44B4BC1B4E77D7DA3A62CE4"/>
          </w:placeholder>
          <w:date w:fullDate="2025-12-31T00:00:00Z">
            <w:dateFormat w:val="d.MM.yyyy"/>
            <w:lid w:val="et-EE"/>
            <w:storeMappedDataAs w:val="dateTime"/>
            <w:calendar w:val="gregorian"/>
          </w:date>
        </w:sdtPr>
        <w:sdtEndPr/>
        <w:sdtContent>
          <w:r w:rsidR="00D847C8" w:rsidRPr="00287732">
            <w:t>31.12.</w:t>
          </w:r>
          <w:r w:rsidR="00202B22" w:rsidRPr="00287732">
            <w:t>2025</w:t>
          </w:r>
        </w:sdtContent>
      </w:sdt>
      <w:r w:rsidR="008E0573" w:rsidRPr="00287732">
        <w:t xml:space="preserve"> </w:t>
      </w:r>
      <w:r w:rsidRPr="00287732">
        <w:t>ja/või kõikide lepingulist</w:t>
      </w:r>
      <w:r w:rsidR="008E0573" w:rsidRPr="00287732">
        <w:t>e kohustuste täitmiseni mõlema p</w:t>
      </w:r>
      <w:r w:rsidRPr="00287732">
        <w:t>oole poolt.</w:t>
      </w:r>
    </w:p>
    <w:p w14:paraId="242E0549" w14:textId="62B93AED" w:rsidR="00364FA3" w:rsidRPr="00287732" w:rsidRDefault="00364FA3" w:rsidP="00CB2362">
      <w:pPr>
        <w:numPr>
          <w:ilvl w:val="1"/>
          <w:numId w:val="6"/>
        </w:numPr>
        <w:jc w:val="both"/>
        <w:outlineLvl w:val="0"/>
      </w:pPr>
      <w:r w:rsidRPr="00287732">
        <w:t xml:space="preserve">Lepingu lõppemisel tuleb tagastada kõik </w:t>
      </w:r>
      <w:r w:rsidR="00924D4D" w:rsidRPr="00287732">
        <w:t xml:space="preserve">Tellija poolt üle antud taimed ja muu vara. </w:t>
      </w:r>
    </w:p>
    <w:p w14:paraId="39F6F2C5" w14:textId="7717D59A" w:rsidR="00327C6D" w:rsidRPr="00287732" w:rsidRDefault="00327C6D" w:rsidP="003443C7">
      <w:pPr>
        <w:tabs>
          <w:tab w:val="num" w:pos="709"/>
        </w:tabs>
        <w:jc w:val="both"/>
        <w:outlineLvl w:val="0"/>
      </w:pPr>
    </w:p>
    <w:p w14:paraId="51CC36BF" w14:textId="77777777" w:rsidR="00327C6D" w:rsidRPr="00287732" w:rsidRDefault="00327C6D" w:rsidP="00CB2362">
      <w:pPr>
        <w:pStyle w:val="ListParagraph"/>
        <w:numPr>
          <w:ilvl w:val="0"/>
          <w:numId w:val="6"/>
        </w:numPr>
        <w:tabs>
          <w:tab w:val="num" w:pos="709"/>
        </w:tabs>
        <w:jc w:val="both"/>
        <w:outlineLvl w:val="0"/>
        <w:rPr>
          <w:b/>
        </w:rPr>
      </w:pPr>
      <w:r w:rsidRPr="00287732">
        <w:rPr>
          <w:b/>
          <w:bCs/>
        </w:rPr>
        <w:t>Poolte esindajad ja kontaktandmed</w:t>
      </w:r>
    </w:p>
    <w:p w14:paraId="225D2CA8" w14:textId="77777777" w:rsidR="00327C6D" w:rsidRPr="00287732" w:rsidRDefault="00327C6D" w:rsidP="00CB2362">
      <w:pPr>
        <w:pStyle w:val="Pealkiri21"/>
        <w:numPr>
          <w:ilvl w:val="1"/>
          <w:numId w:val="6"/>
        </w:numPr>
        <w:jc w:val="both"/>
        <w:rPr>
          <w:spacing w:val="0"/>
        </w:rPr>
      </w:pPr>
      <w:r w:rsidRPr="00287732">
        <w:rPr>
          <w:spacing w:val="0"/>
        </w:rPr>
        <w:t xml:space="preserve">Tellija esindaja on RMK </w:t>
      </w:r>
      <w:r w:rsidRPr="00287732">
        <w:rPr>
          <w:spacing w:val="0"/>
        </w:rPr>
        <w:fldChar w:fldCharType="begin"/>
      </w:r>
      <w:r w:rsidRPr="00287732">
        <w:rPr>
          <w:spacing w:val="0"/>
        </w:rPr>
        <w:instrText xml:space="preserve"> MACROBUTTON  AcceptAllChangesInDoc [Sisesta ametinimetus] </w:instrText>
      </w:r>
      <w:r w:rsidRPr="00287732">
        <w:rPr>
          <w:spacing w:val="0"/>
        </w:rPr>
        <w:fldChar w:fldCharType="end"/>
      </w:r>
      <w:r w:rsidRPr="00287732">
        <w:rPr>
          <w:spacing w:val="0"/>
        </w:rPr>
        <w:fldChar w:fldCharType="begin"/>
      </w:r>
      <w:r w:rsidRPr="00287732">
        <w:rPr>
          <w:spacing w:val="0"/>
        </w:rPr>
        <w:instrText xml:space="preserve"> MACROBUTTON  AcceptAllChangesInDoc [Sisesta eesnimi ja perekonnanimi] </w:instrText>
      </w:r>
      <w:r w:rsidRPr="00287732">
        <w:rPr>
          <w:spacing w:val="0"/>
        </w:rPr>
        <w:fldChar w:fldCharType="end"/>
      </w:r>
      <w:r w:rsidRPr="00287732">
        <w:rPr>
          <w:spacing w:val="0"/>
        </w:rPr>
        <w:t xml:space="preserve"> tel </w:t>
      </w:r>
      <w:r w:rsidRPr="00287732">
        <w:rPr>
          <w:spacing w:val="0"/>
        </w:rPr>
        <w:fldChar w:fldCharType="begin"/>
      </w:r>
      <w:r w:rsidRPr="00287732">
        <w:rPr>
          <w:spacing w:val="0"/>
        </w:rPr>
        <w:instrText xml:space="preserve"> MACROBUTTON  AcceptAllChangesInDoc [Sisesta number] </w:instrText>
      </w:r>
      <w:r w:rsidRPr="00287732">
        <w:rPr>
          <w:spacing w:val="0"/>
        </w:rPr>
        <w:fldChar w:fldCharType="end"/>
      </w:r>
      <w:r w:rsidRPr="00287732">
        <w:rPr>
          <w:spacing w:val="0"/>
        </w:rPr>
        <w:t xml:space="preserve">e-post </w:t>
      </w:r>
      <w:r w:rsidRPr="00287732">
        <w:rPr>
          <w:spacing w:val="0"/>
        </w:rPr>
        <w:fldChar w:fldCharType="begin"/>
      </w:r>
      <w:r w:rsidRPr="00287732">
        <w:rPr>
          <w:spacing w:val="0"/>
        </w:rPr>
        <w:instrText xml:space="preserve"> MACROBUTTON  AcceptAllChangesInDoc [Sisesta e-post] </w:instrText>
      </w:r>
      <w:r w:rsidRPr="00287732">
        <w:rPr>
          <w:spacing w:val="0"/>
        </w:rPr>
        <w:fldChar w:fldCharType="end"/>
      </w:r>
    </w:p>
    <w:p w14:paraId="6B86F8C1" w14:textId="77777777" w:rsidR="00327C6D" w:rsidRPr="00287732" w:rsidRDefault="00327C6D" w:rsidP="00CB2362">
      <w:pPr>
        <w:pStyle w:val="Pealkiri21"/>
        <w:numPr>
          <w:ilvl w:val="1"/>
          <w:numId w:val="6"/>
        </w:numPr>
        <w:jc w:val="both"/>
        <w:rPr>
          <w:spacing w:val="0"/>
        </w:rPr>
      </w:pPr>
      <w:r w:rsidRPr="00287732">
        <w:rPr>
          <w:spacing w:val="0"/>
        </w:rPr>
        <w:t xml:space="preserve">Töövõtja esindaja on </w:t>
      </w:r>
      <w:r w:rsidRPr="00287732">
        <w:rPr>
          <w:spacing w:val="0"/>
        </w:rPr>
        <w:fldChar w:fldCharType="begin"/>
      </w:r>
      <w:r w:rsidRPr="00287732">
        <w:rPr>
          <w:spacing w:val="0"/>
        </w:rPr>
        <w:instrText xml:space="preserve"> MACROBUTTON  AcceptAllChangesInDoc [Sisesta ametinimetus] </w:instrText>
      </w:r>
      <w:r w:rsidRPr="00287732">
        <w:rPr>
          <w:spacing w:val="0"/>
        </w:rPr>
        <w:fldChar w:fldCharType="end"/>
      </w:r>
      <w:r w:rsidRPr="00287732">
        <w:rPr>
          <w:spacing w:val="0"/>
        </w:rPr>
        <w:fldChar w:fldCharType="begin"/>
      </w:r>
      <w:r w:rsidRPr="00287732">
        <w:rPr>
          <w:spacing w:val="0"/>
        </w:rPr>
        <w:instrText xml:space="preserve"> MACROBUTTON  AcceptAllChangesInDoc [Sisesta eesnimi ja perekonnanimi] </w:instrText>
      </w:r>
      <w:r w:rsidRPr="00287732">
        <w:rPr>
          <w:spacing w:val="0"/>
        </w:rPr>
        <w:fldChar w:fldCharType="end"/>
      </w:r>
      <w:r w:rsidRPr="00287732">
        <w:rPr>
          <w:spacing w:val="0"/>
        </w:rPr>
        <w:t xml:space="preserve"> tel </w:t>
      </w:r>
      <w:r w:rsidRPr="00287732">
        <w:rPr>
          <w:spacing w:val="0"/>
        </w:rPr>
        <w:fldChar w:fldCharType="begin"/>
      </w:r>
      <w:r w:rsidRPr="00287732">
        <w:rPr>
          <w:spacing w:val="0"/>
        </w:rPr>
        <w:instrText xml:space="preserve"> MACROBUTTON  AcceptAllChangesInDoc [Sisesta number] </w:instrText>
      </w:r>
      <w:r w:rsidRPr="00287732">
        <w:rPr>
          <w:spacing w:val="0"/>
        </w:rPr>
        <w:fldChar w:fldCharType="end"/>
      </w:r>
      <w:r w:rsidRPr="00287732">
        <w:rPr>
          <w:spacing w:val="0"/>
        </w:rPr>
        <w:t xml:space="preserve">e-post </w:t>
      </w:r>
      <w:r w:rsidRPr="00287732">
        <w:rPr>
          <w:spacing w:val="0"/>
        </w:rPr>
        <w:fldChar w:fldCharType="begin"/>
      </w:r>
      <w:r w:rsidRPr="00287732">
        <w:rPr>
          <w:spacing w:val="0"/>
        </w:rPr>
        <w:instrText xml:space="preserve"> MACROBUTTON  AcceptAllChangesInDoc [Sisesta e-post] </w:instrText>
      </w:r>
      <w:r w:rsidRPr="00287732">
        <w:rPr>
          <w:spacing w:val="0"/>
        </w:rPr>
        <w:fldChar w:fldCharType="end"/>
      </w:r>
    </w:p>
    <w:p w14:paraId="3401E825" w14:textId="77777777" w:rsidR="00232A57" w:rsidRPr="00287732" w:rsidRDefault="00232A57" w:rsidP="003B024D">
      <w:pPr>
        <w:pStyle w:val="Pealkiri21"/>
        <w:numPr>
          <w:ilvl w:val="0"/>
          <w:numId w:val="0"/>
        </w:numPr>
        <w:jc w:val="both"/>
        <w:rPr>
          <w:spacing w:val="0"/>
        </w:rPr>
      </w:pPr>
    </w:p>
    <w:p w14:paraId="483399CD" w14:textId="1F426F3F" w:rsidR="00232A57" w:rsidRPr="00287732" w:rsidRDefault="00232A57" w:rsidP="00CB2362">
      <w:pPr>
        <w:pStyle w:val="Pealkiri21"/>
        <w:numPr>
          <w:ilvl w:val="0"/>
          <w:numId w:val="6"/>
        </w:numPr>
        <w:jc w:val="both"/>
        <w:rPr>
          <w:b/>
          <w:bCs/>
          <w:spacing w:val="0"/>
        </w:rPr>
      </w:pPr>
      <w:r w:rsidRPr="00287732">
        <w:rPr>
          <w:b/>
          <w:bCs/>
          <w:spacing w:val="0"/>
        </w:rPr>
        <w:t>Sanktsioonid</w:t>
      </w:r>
      <w:r w:rsidR="00EE2CDF" w:rsidRPr="00287732">
        <w:rPr>
          <w:b/>
          <w:bCs/>
        </w:rPr>
        <w:t xml:space="preserve"> ja </w:t>
      </w:r>
      <w:r w:rsidR="00EE2CDF" w:rsidRPr="00287732">
        <w:rPr>
          <w:b/>
          <w:bCs/>
          <w:spacing w:val="0"/>
        </w:rPr>
        <w:t>lepingu lõpetamine</w:t>
      </w:r>
    </w:p>
    <w:p w14:paraId="7EA01673" w14:textId="4F653D11" w:rsidR="00232A57" w:rsidRPr="00287732" w:rsidRDefault="00232A57" w:rsidP="00CB2362">
      <w:pPr>
        <w:pStyle w:val="ListParagraph"/>
        <w:numPr>
          <w:ilvl w:val="1"/>
          <w:numId w:val="6"/>
        </w:numPr>
        <w:jc w:val="both"/>
        <w:outlineLvl w:val="0"/>
      </w:pPr>
      <w:r w:rsidRPr="00287732">
        <w:t xml:space="preserve">Juhul, kui töövõtja </w:t>
      </w:r>
      <w:r w:rsidR="00451528" w:rsidRPr="00287732">
        <w:t>on jätnud tööd</w:t>
      </w:r>
      <w:r w:rsidR="4FDE0F4B" w:rsidRPr="00287732">
        <w:t xml:space="preserve"> õigeaegselt alustamata ja/või </w:t>
      </w:r>
      <w:r w:rsidR="00451528" w:rsidRPr="00287732">
        <w:t xml:space="preserve">tervikuna </w:t>
      </w:r>
      <w:r w:rsidR="1C797F47" w:rsidRPr="00287732">
        <w:t>ja/</w:t>
      </w:r>
      <w:r w:rsidR="00451528" w:rsidRPr="00287732">
        <w:t xml:space="preserve">või osaliselt teostamata, </w:t>
      </w:r>
      <w:r w:rsidRPr="00287732">
        <w:t xml:space="preserve">on tellijal õigus nõuda leppetrahvi teostamata </w:t>
      </w:r>
      <w:r w:rsidR="00872953" w:rsidRPr="00287732">
        <w:t xml:space="preserve">istutustööde </w:t>
      </w:r>
      <w:r w:rsidRPr="00287732">
        <w:t xml:space="preserve">pindala </w:t>
      </w:r>
      <w:r w:rsidR="00872953" w:rsidRPr="00287732">
        <w:t>tööde maksumuse</w:t>
      </w:r>
      <w:r w:rsidR="005074E6" w:rsidRPr="00287732">
        <w:t>st 25%</w:t>
      </w:r>
      <w:r w:rsidR="00872953" w:rsidRPr="00287732">
        <w:t xml:space="preserve"> </w:t>
      </w:r>
      <w:r w:rsidRPr="00287732">
        <w:t>ulatuses</w:t>
      </w:r>
      <w:r w:rsidR="009B462C" w:rsidRPr="00287732">
        <w:t>, mis leitakse</w:t>
      </w:r>
      <w:r w:rsidRPr="00287732">
        <w:t xml:space="preserve"> vastava tööobjekti </w:t>
      </w:r>
      <w:r w:rsidR="00872953" w:rsidRPr="00287732">
        <w:t>hinna alusel</w:t>
      </w:r>
      <w:r w:rsidRPr="00287732">
        <w:t>.</w:t>
      </w:r>
      <w:r w:rsidR="00E338D3" w:rsidRPr="00287732">
        <w:t xml:space="preserve"> Juhul, kui sama töö tellimine teistelt töövõtjalt on kallim, lisandub leppetrahvile töö teostamise tegeliku hinna ja </w:t>
      </w:r>
      <w:r w:rsidR="00EF7D2B" w:rsidRPr="00287732">
        <w:t>leppetrahvi vahe summa</w:t>
      </w:r>
      <w:r w:rsidR="005074E6" w:rsidRPr="00287732">
        <w:t xml:space="preserve"> (asendustäitmise kulu)</w:t>
      </w:r>
      <w:r w:rsidR="00EF7D2B" w:rsidRPr="00287732">
        <w:t>.</w:t>
      </w:r>
    </w:p>
    <w:p w14:paraId="63F8CE80" w14:textId="390D6DA5" w:rsidR="00D847C8" w:rsidRPr="00287732" w:rsidRDefault="00232A57" w:rsidP="00CB2362">
      <w:pPr>
        <w:pStyle w:val="ListParagraph"/>
        <w:numPr>
          <w:ilvl w:val="1"/>
          <w:numId w:val="6"/>
        </w:numPr>
        <w:jc w:val="both"/>
        <w:outlineLvl w:val="0"/>
      </w:pPr>
      <w:r w:rsidRPr="00287732">
        <w:lastRenderedPageBreak/>
        <w:t xml:space="preserve">Tellijal on õigus nõuda </w:t>
      </w:r>
      <w:r w:rsidR="00AC7AF0" w:rsidRPr="00287732">
        <w:t>töövõtjalt</w:t>
      </w:r>
      <w:r w:rsidRPr="00287732">
        <w:t xml:space="preserve"> kahjutasu</w:t>
      </w:r>
      <w:r w:rsidR="009B101B" w:rsidRPr="00287732">
        <w:t xml:space="preserve"> taimede kahjustamise eest</w:t>
      </w:r>
      <w:r w:rsidRPr="00287732">
        <w:t xml:space="preserve"> RMK taimede </w:t>
      </w:r>
      <w:r w:rsidR="007A25D9" w:rsidRPr="00287732">
        <w:t>kahekordse</w:t>
      </w:r>
      <w:r w:rsidR="00481793" w:rsidRPr="00287732">
        <w:t xml:space="preserve"> </w:t>
      </w:r>
      <w:r w:rsidRPr="00287732">
        <w:t xml:space="preserve">hinnakirja alusel juhul, kui </w:t>
      </w:r>
      <w:r w:rsidR="00931CCD" w:rsidRPr="00287732">
        <w:t xml:space="preserve">töövõtja riisikol olevad </w:t>
      </w:r>
      <w:r w:rsidRPr="00287732">
        <w:t xml:space="preserve">taimed on </w:t>
      </w:r>
      <w:r w:rsidR="00CE3055" w:rsidRPr="00287732">
        <w:t xml:space="preserve">kahjustunud, </w:t>
      </w:r>
      <w:r w:rsidRPr="00287732">
        <w:t>hukkunud</w:t>
      </w:r>
      <w:r w:rsidR="007A25D9" w:rsidRPr="00287732">
        <w:t>, kadunud või varastatud.</w:t>
      </w:r>
    </w:p>
    <w:p w14:paraId="4EDB07C3" w14:textId="0E6ED481" w:rsidR="00F11372" w:rsidRPr="00287732" w:rsidRDefault="00F11372" w:rsidP="00CB2362">
      <w:pPr>
        <w:pStyle w:val="ListParagraph"/>
        <w:numPr>
          <w:ilvl w:val="1"/>
          <w:numId w:val="6"/>
        </w:numPr>
        <w:jc w:val="both"/>
        <w:outlineLvl w:val="0"/>
      </w:pPr>
      <w:r w:rsidRPr="00287732">
        <w:t>Tellijal on õigus nõuda leppetrahvi Lisas 9 toodud kvaliteedinõude rikkumises sätestatud ulatuses.</w:t>
      </w:r>
    </w:p>
    <w:p w14:paraId="5E8A36D5" w14:textId="559D6AD4" w:rsidR="00232A57" w:rsidRPr="00287732" w:rsidRDefault="00D847C8" w:rsidP="00CB2362">
      <w:pPr>
        <w:pStyle w:val="ListParagraph"/>
        <w:numPr>
          <w:ilvl w:val="1"/>
          <w:numId w:val="6"/>
        </w:numPr>
        <w:jc w:val="both"/>
        <w:outlineLvl w:val="0"/>
      </w:pPr>
      <w:r w:rsidRPr="00287732">
        <w:t xml:space="preserve">Tellijal on õigus nõuda tähtaegselt teostamata </w:t>
      </w:r>
      <w:r w:rsidR="002C205E" w:rsidRPr="00287732">
        <w:t xml:space="preserve">jäetud tööde eest leppetrahvi 1% hilinenud tööde maksumusest </w:t>
      </w:r>
      <w:r w:rsidR="00AA5027" w:rsidRPr="00287732">
        <w:t>iga hilinetud kalendri</w:t>
      </w:r>
      <w:r w:rsidR="002C205E" w:rsidRPr="00287732">
        <w:t>päeva</w:t>
      </w:r>
      <w:r w:rsidR="00AA5027" w:rsidRPr="00287732">
        <w:t xml:space="preserve"> eest aga mitte rohkem kui 50% tööde hinnast. </w:t>
      </w:r>
      <w:r w:rsidR="002C205E" w:rsidRPr="00287732">
        <w:t xml:space="preserve"> </w:t>
      </w:r>
      <w:r w:rsidR="007A25D9" w:rsidRPr="00287732">
        <w:t xml:space="preserve"> </w:t>
      </w:r>
    </w:p>
    <w:p w14:paraId="06CA6BF4" w14:textId="7E0BACDC" w:rsidR="1B33E8DA" w:rsidRPr="00287732" w:rsidRDefault="1B33E8DA" w:rsidP="36356EB8">
      <w:pPr>
        <w:pStyle w:val="ListParagraph"/>
        <w:numPr>
          <w:ilvl w:val="1"/>
          <w:numId w:val="6"/>
        </w:numPr>
        <w:jc w:val="both"/>
        <w:outlineLvl w:val="0"/>
      </w:pPr>
      <w:r w:rsidRPr="00287732">
        <w:t xml:space="preserve">Tellijal on õigus nõuda leppetrahvi 10% </w:t>
      </w:r>
      <w:r w:rsidR="7F0F0C47" w:rsidRPr="00287732">
        <w:t>üleantava mahu maksumusest, juhul kui töövõtja ei allkirjasta töömahu tabelit</w:t>
      </w:r>
      <w:r w:rsidR="1E52BA77" w:rsidRPr="00287732">
        <w:t xml:space="preserve"> tähtaegselt.</w:t>
      </w:r>
      <w:r w:rsidR="7F0F0C47" w:rsidRPr="00287732">
        <w:t xml:space="preserve"> </w:t>
      </w:r>
    </w:p>
    <w:p w14:paraId="59865308" w14:textId="5375FB09" w:rsidR="00EE2CDF" w:rsidRPr="00662DD5" w:rsidRDefault="00EE2CDF" w:rsidP="00CB2362">
      <w:pPr>
        <w:pStyle w:val="ListParagraph"/>
        <w:numPr>
          <w:ilvl w:val="1"/>
          <w:numId w:val="6"/>
        </w:numPr>
        <w:jc w:val="both"/>
        <w:outlineLvl w:val="0"/>
      </w:pPr>
      <w:r w:rsidRPr="00287732">
        <w:t xml:space="preserve">Tellija on õigus ühepoolselt tasaarveldada </w:t>
      </w:r>
      <w:r w:rsidR="00C822F1" w:rsidRPr="00287732">
        <w:t xml:space="preserve">või kinni pidada </w:t>
      </w:r>
      <w:r w:rsidRPr="00287732">
        <w:t xml:space="preserve">töövõtja </w:t>
      </w:r>
      <w:r w:rsidR="00C822F1" w:rsidRPr="00287732">
        <w:t xml:space="preserve">töötasu arvelt mistahes </w:t>
      </w:r>
      <w:r w:rsidR="008A42E3" w:rsidRPr="00287732">
        <w:t>tellija nõuded töövõtja suhtes, sh leppetrahvi nõuded, viivised ja muudest</w:t>
      </w:r>
      <w:r w:rsidR="008A42E3" w:rsidRPr="00662DD5">
        <w:t xml:space="preserve"> puudustest või lepingu rikkumisest tulenevad nõuded. </w:t>
      </w:r>
    </w:p>
    <w:p w14:paraId="300D055A" w14:textId="6B879F48" w:rsidR="005242E7" w:rsidRPr="00662DD5" w:rsidRDefault="005242E7" w:rsidP="005242E7">
      <w:pPr>
        <w:pStyle w:val="ListParagraph"/>
        <w:numPr>
          <w:ilvl w:val="1"/>
          <w:numId w:val="6"/>
        </w:numPr>
        <w:jc w:val="both"/>
        <w:outlineLvl w:val="0"/>
      </w:pPr>
      <w:r w:rsidRPr="00662DD5">
        <w:t xml:space="preserve">Tellijal on õigus </w:t>
      </w:r>
      <w:r w:rsidR="00001D02" w:rsidRPr="00662DD5">
        <w:t xml:space="preserve">raam- </w:t>
      </w:r>
      <w:r w:rsidR="00B10CB2" w:rsidRPr="00662DD5">
        <w:t>ja/</w:t>
      </w:r>
      <w:r w:rsidR="00001D02" w:rsidRPr="00662DD5">
        <w:t>või hanke</w:t>
      </w:r>
      <w:r w:rsidRPr="00662DD5">
        <w:t>leping ühepoolselt üles öelda järgmistel juhtudel:</w:t>
      </w:r>
    </w:p>
    <w:p w14:paraId="7E93125D" w14:textId="4409CD82" w:rsidR="005242E7" w:rsidRPr="00662DD5" w:rsidRDefault="005242E7" w:rsidP="00795BA0">
      <w:pPr>
        <w:pStyle w:val="ListParagraph"/>
        <w:numPr>
          <w:ilvl w:val="2"/>
          <w:numId w:val="6"/>
        </w:numPr>
        <w:jc w:val="both"/>
        <w:outlineLvl w:val="0"/>
      </w:pPr>
      <w:r w:rsidRPr="00662DD5">
        <w:t xml:space="preserve">Töövõtja ei suuda tähtaegselt täita temalt tellitud tööde mahtu; </w:t>
      </w:r>
    </w:p>
    <w:p w14:paraId="148EBCF3" w14:textId="7097481F" w:rsidR="00535E26" w:rsidRPr="00662DD5" w:rsidRDefault="00535E26" w:rsidP="00795BA0">
      <w:pPr>
        <w:pStyle w:val="ListParagraph"/>
        <w:numPr>
          <w:ilvl w:val="2"/>
          <w:numId w:val="6"/>
        </w:numPr>
        <w:jc w:val="both"/>
        <w:outlineLvl w:val="0"/>
      </w:pPr>
      <w:r w:rsidRPr="00662DD5">
        <w:t>Töövõtja ei ole raamlepingus sätestatud tähtaja jooksul allkirjastanud talle tellija poolt esitatud istutusperioodi töömahtude tabelit</w:t>
      </w:r>
      <w:r w:rsidR="00D32905" w:rsidRPr="00662DD5">
        <w:t>:</w:t>
      </w:r>
    </w:p>
    <w:p w14:paraId="6B3478F9" w14:textId="7B588FF9" w:rsidR="005242E7" w:rsidRPr="00662DD5" w:rsidRDefault="005242E7" w:rsidP="00795BA0">
      <w:pPr>
        <w:pStyle w:val="ListParagraph"/>
        <w:numPr>
          <w:ilvl w:val="2"/>
          <w:numId w:val="6"/>
        </w:numPr>
        <w:jc w:val="both"/>
        <w:outlineLvl w:val="0"/>
      </w:pPr>
      <w:r w:rsidRPr="00662DD5">
        <w:t>Töövõtja ei alusta töödega ettenähtud ajal</w:t>
      </w:r>
      <w:r w:rsidR="001B47AB" w:rsidRPr="00662DD5">
        <w:t xml:space="preserve">, s.o </w:t>
      </w:r>
      <w:r w:rsidR="001B47AB" w:rsidRPr="00662DD5">
        <w:rPr>
          <w:rStyle w:val="body-0020text-0020indent"/>
        </w:rPr>
        <w:t>7 kalendripäeva jooksul peale taimede kättesaamist ja tellija poolt tööde tellimuste esitamist</w:t>
      </w:r>
      <w:r w:rsidRPr="00662DD5">
        <w:t>;</w:t>
      </w:r>
    </w:p>
    <w:p w14:paraId="5711E25D" w14:textId="77777777" w:rsidR="005242E7" w:rsidRPr="00662DD5" w:rsidRDefault="005242E7" w:rsidP="00795BA0">
      <w:pPr>
        <w:pStyle w:val="ListParagraph"/>
        <w:numPr>
          <w:ilvl w:val="2"/>
          <w:numId w:val="6"/>
        </w:numPr>
        <w:jc w:val="both"/>
        <w:outlineLvl w:val="0"/>
      </w:pPr>
      <w:r w:rsidRPr="00662DD5">
        <w:t xml:space="preserve">Töövõtja tööde kvaliteet ei ole piisav; </w:t>
      </w:r>
    </w:p>
    <w:p w14:paraId="6425F801" w14:textId="77777777" w:rsidR="005242E7" w:rsidRPr="00662DD5" w:rsidRDefault="005242E7" w:rsidP="00795BA0">
      <w:pPr>
        <w:pStyle w:val="ListParagraph"/>
        <w:numPr>
          <w:ilvl w:val="2"/>
          <w:numId w:val="6"/>
        </w:numPr>
        <w:jc w:val="both"/>
        <w:outlineLvl w:val="0"/>
      </w:pPr>
      <w:r w:rsidRPr="00662DD5">
        <w:t>Töövõtja tegevuse või tegevusetuse tagajärjel taimede kvaliteet langeb;</w:t>
      </w:r>
    </w:p>
    <w:p w14:paraId="1FA81F9F" w14:textId="77777777" w:rsidR="005242E7" w:rsidRPr="00662DD5" w:rsidRDefault="005242E7" w:rsidP="00795BA0">
      <w:pPr>
        <w:pStyle w:val="ListParagraph"/>
        <w:numPr>
          <w:ilvl w:val="2"/>
          <w:numId w:val="6"/>
        </w:numPr>
        <w:jc w:val="both"/>
        <w:outlineLvl w:val="0"/>
      </w:pPr>
      <w:r w:rsidRPr="00662DD5">
        <w:t>Töövõtja töötaja omastab või teeb katse omastada taimi;</w:t>
      </w:r>
    </w:p>
    <w:p w14:paraId="36E898F3" w14:textId="0AF02C9F" w:rsidR="00EB00B1" w:rsidRPr="00662DD5" w:rsidRDefault="00EB00B1" w:rsidP="00795BA0">
      <w:pPr>
        <w:pStyle w:val="ListParagraph"/>
        <w:numPr>
          <w:ilvl w:val="2"/>
          <w:numId w:val="6"/>
        </w:numPr>
        <w:jc w:val="both"/>
        <w:outlineLvl w:val="0"/>
      </w:pPr>
      <w:r w:rsidRPr="00662DD5">
        <w:t>Töövõtja ei võta Lepingus ettenähtud ajal taimi vastu</w:t>
      </w:r>
      <w:r w:rsidR="00954F7C" w:rsidRPr="00662DD5">
        <w:t xml:space="preserve"> (p 10.12)</w:t>
      </w:r>
      <w:r w:rsidRPr="00662DD5">
        <w:t>;</w:t>
      </w:r>
    </w:p>
    <w:p w14:paraId="375DC34F" w14:textId="471DDF13" w:rsidR="00D32905" w:rsidRPr="00662DD5" w:rsidRDefault="00D32905" w:rsidP="00795BA0">
      <w:pPr>
        <w:pStyle w:val="ListParagraph"/>
        <w:numPr>
          <w:ilvl w:val="2"/>
          <w:numId w:val="6"/>
        </w:numPr>
        <w:jc w:val="both"/>
        <w:outlineLvl w:val="0"/>
      </w:pPr>
      <w:r w:rsidRPr="00662DD5">
        <w:t xml:space="preserve">Töövõtja riisikole </w:t>
      </w:r>
      <w:r w:rsidR="00B10CB2" w:rsidRPr="00662DD5">
        <w:t xml:space="preserve">antud </w:t>
      </w:r>
      <w:r w:rsidRPr="00662DD5">
        <w:t xml:space="preserve"> taimed on varastatud</w:t>
      </w:r>
      <w:r w:rsidR="004006AF" w:rsidRPr="00662DD5">
        <w:t>;</w:t>
      </w:r>
    </w:p>
    <w:p w14:paraId="02B4E4E2" w14:textId="5ED1BA59" w:rsidR="005242E7" w:rsidRPr="00662DD5" w:rsidRDefault="005242E7" w:rsidP="004006AF">
      <w:pPr>
        <w:pStyle w:val="ListParagraph"/>
        <w:numPr>
          <w:ilvl w:val="2"/>
          <w:numId w:val="6"/>
        </w:numPr>
        <w:jc w:val="both"/>
        <w:outlineLvl w:val="0"/>
      </w:pPr>
      <w:r w:rsidRPr="00662DD5">
        <w:t xml:space="preserve">Töövõtja rikub </w:t>
      </w:r>
      <w:r w:rsidR="00D1692E" w:rsidRPr="00662DD5">
        <w:t xml:space="preserve">oluliselt </w:t>
      </w:r>
      <w:r w:rsidRPr="00662DD5">
        <w:t xml:space="preserve">lepingut mõjuva põhjuseta muul viisil. </w:t>
      </w:r>
    </w:p>
    <w:p w14:paraId="41F30A1F" w14:textId="18B74369" w:rsidR="007355E7" w:rsidRPr="00662DD5" w:rsidRDefault="001B47AB" w:rsidP="001B47AB">
      <w:pPr>
        <w:pStyle w:val="ListParagraph"/>
        <w:numPr>
          <w:ilvl w:val="1"/>
          <w:numId w:val="6"/>
        </w:numPr>
        <w:jc w:val="both"/>
        <w:outlineLvl w:val="0"/>
      </w:pPr>
      <w:r>
        <w:t>Hankijal on õigus öelda Leping üles ilma täiendava tähtaja andmiseta punktis 13.</w:t>
      </w:r>
      <w:r w:rsidR="00F11372">
        <w:t>6</w:t>
      </w:r>
      <w:r>
        <w:t>.2 ja 13.</w:t>
      </w:r>
      <w:r w:rsidR="00F11372">
        <w:t>6</w:t>
      </w:r>
      <w:r>
        <w:t>.7</w:t>
      </w:r>
      <w:r w:rsidR="00983CDE">
        <w:t>, 13.</w:t>
      </w:r>
      <w:r w:rsidR="00F11372">
        <w:t>6</w:t>
      </w:r>
      <w:r w:rsidR="00983CDE">
        <w:t>.8</w:t>
      </w:r>
      <w:r>
        <w:t xml:space="preserve"> kirjeldatud rikkumise korral. </w:t>
      </w:r>
      <w:r w:rsidR="00232A57">
        <w:t xml:space="preserve">Juhul, kui töövõtja ei täida lepinguga talle pandud mistahes </w:t>
      </w:r>
      <w:r>
        <w:t xml:space="preserve">muud </w:t>
      </w:r>
      <w:r w:rsidR="00232A57">
        <w:t>kohust</w:t>
      </w:r>
      <w:r w:rsidR="006304C3">
        <w:t xml:space="preserve"> (sh </w:t>
      </w:r>
      <w:r w:rsidR="00232A57">
        <w:t>mille sanktsioone ei ole eraldi välja toodud</w:t>
      </w:r>
      <w:r w:rsidR="006304C3">
        <w:t>)</w:t>
      </w:r>
      <w:r w:rsidR="00232A57">
        <w:t>, määrab tellija töövõtjale tähtaja puuduste kõrvaldamiseks. Tellija esitab töövõtjale selle kohase akti. Juhul, kui töövõtja ei kõrvalda puudusid nimetatud tähtajaks on tellijal õigus nõuda tekitatud kahjude hüvitamist ja leping ühepoolselt ilma etteteatamise tähtajata üles öelda.</w:t>
      </w:r>
    </w:p>
    <w:p w14:paraId="70D45E2D" w14:textId="77777777" w:rsidR="00327C6D" w:rsidRPr="00662DD5" w:rsidRDefault="00327C6D" w:rsidP="003443C7">
      <w:pPr>
        <w:tabs>
          <w:tab w:val="num" w:pos="709"/>
        </w:tabs>
        <w:ind w:left="142"/>
        <w:jc w:val="both"/>
        <w:outlineLvl w:val="0"/>
      </w:pPr>
    </w:p>
    <w:p w14:paraId="1E2DC562" w14:textId="77777777" w:rsidR="00327C6D" w:rsidRPr="00662DD5" w:rsidRDefault="00327C6D" w:rsidP="00CB2362">
      <w:pPr>
        <w:pStyle w:val="ListParagraph"/>
        <w:numPr>
          <w:ilvl w:val="0"/>
          <w:numId w:val="6"/>
        </w:numPr>
        <w:jc w:val="both"/>
        <w:outlineLvl w:val="0"/>
        <w:rPr>
          <w:b/>
        </w:rPr>
      </w:pPr>
      <w:r w:rsidRPr="00662DD5">
        <w:rPr>
          <w:b/>
          <w:bCs/>
        </w:rPr>
        <w:t>Teadete edastamine</w:t>
      </w:r>
    </w:p>
    <w:p w14:paraId="5CF9FCC4" w14:textId="77777777" w:rsidR="00327C6D" w:rsidRPr="00662DD5" w:rsidRDefault="00327C6D" w:rsidP="00CB2362">
      <w:pPr>
        <w:pStyle w:val="ListParagraph"/>
        <w:numPr>
          <w:ilvl w:val="1"/>
          <w:numId w:val="6"/>
        </w:numPr>
        <w:jc w:val="both"/>
        <w:outlineLvl w:val="0"/>
        <w:rPr>
          <w:b/>
        </w:rPr>
      </w:pPr>
      <w:r w:rsidRPr="00662DD5">
        <w:t>Lepinguga seotud teated edastatakse telefoni teel või e-kirja teel poole lepingus märgitud e-posti aadressile. Kontaktandmete muutusest on pool kohustatud koheselt informeerima teist poolt.</w:t>
      </w:r>
    </w:p>
    <w:p w14:paraId="7D62E5EF" w14:textId="77777777" w:rsidR="00327C6D" w:rsidRPr="00662DD5" w:rsidRDefault="00327C6D" w:rsidP="00CB2362">
      <w:pPr>
        <w:pStyle w:val="ListParagraph"/>
        <w:numPr>
          <w:ilvl w:val="1"/>
          <w:numId w:val="6"/>
        </w:numPr>
        <w:suppressAutoHyphens/>
        <w:jc w:val="both"/>
      </w:pPr>
      <w:r w:rsidRPr="00662DD5">
        <w:t xml:space="preserve">E-kirja teel edastatud teated peetakse </w:t>
      </w:r>
      <w:proofErr w:type="spellStart"/>
      <w:r w:rsidRPr="00662DD5">
        <w:t>kättesaaduks</w:t>
      </w:r>
      <w:proofErr w:type="spellEnd"/>
      <w:r w:rsidRPr="00662DD5">
        <w:t xml:space="preserve"> alates teate edastamisele järgnevast tööpäevast.</w:t>
      </w:r>
    </w:p>
    <w:p w14:paraId="561BEFE5" w14:textId="77777777" w:rsidR="00CD6383" w:rsidRPr="00662DD5" w:rsidRDefault="00327C6D" w:rsidP="00CB2362">
      <w:pPr>
        <w:pStyle w:val="ListParagraph"/>
        <w:numPr>
          <w:ilvl w:val="1"/>
          <w:numId w:val="6"/>
        </w:numPr>
        <w:suppressAutoHyphens/>
        <w:jc w:val="both"/>
        <w:outlineLvl w:val="0"/>
      </w:pPr>
      <w:r w:rsidRPr="00662DD5">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08CEF797" w14:textId="77777777" w:rsidR="00CB2362" w:rsidRPr="00662DD5" w:rsidRDefault="00CB2362" w:rsidP="00CB2362">
      <w:pPr>
        <w:pStyle w:val="ListParagraph"/>
        <w:suppressAutoHyphens/>
        <w:ind w:left="0"/>
        <w:jc w:val="both"/>
        <w:outlineLvl w:val="0"/>
      </w:pPr>
    </w:p>
    <w:p w14:paraId="06FD15B4" w14:textId="77777777" w:rsidR="00CD6383" w:rsidRPr="00662DD5" w:rsidRDefault="0029123C" w:rsidP="00CB2362">
      <w:pPr>
        <w:pStyle w:val="ListParagraph"/>
        <w:numPr>
          <w:ilvl w:val="0"/>
          <w:numId w:val="6"/>
        </w:numPr>
        <w:tabs>
          <w:tab w:val="num" w:pos="720"/>
        </w:tabs>
        <w:jc w:val="both"/>
        <w:outlineLvl w:val="0"/>
        <w:rPr>
          <w:b/>
        </w:rPr>
      </w:pPr>
      <w:r w:rsidRPr="00662DD5">
        <w:rPr>
          <w:b/>
          <w:bCs/>
        </w:rPr>
        <w:t>Lõppsätted</w:t>
      </w:r>
      <w:r w:rsidR="00CD6383" w:rsidRPr="00662DD5">
        <w:rPr>
          <w:b/>
          <w:bCs/>
        </w:rPr>
        <w:t xml:space="preserve"> </w:t>
      </w:r>
    </w:p>
    <w:p w14:paraId="5180D139" w14:textId="1619A04C" w:rsidR="003B024D" w:rsidRPr="00662DD5" w:rsidRDefault="00986E16" w:rsidP="003443C7">
      <w:pPr>
        <w:jc w:val="both"/>
        <w:outlineLvl w:val="0"/>
        <w:rPr>
          <w:b/>
        </w:rPr>
      </w:pPr>
      <w:r w:rsidRPr="00662DD5">
        <w:t xml:space="preserve">Pooled kohustuvad hoidma </w:t>
      </w:r>
      <w:r w:rsidR="008E0573" w:rsidRPr="00662DD5">
        <w:t>konfidentsiaalsena kõik seoses l</w:t>
      </w:r>
      <w:r w:rsidRPr="00662DD5">
        <w:t>epingu täitmisega teatavaks saanud isikuandmed, samuti usalduslikud ning ärisaladuseks peetavad andmed.</w:t>
      </w:r>
      <w:r w:rsidR="004C46DA" w:rsidRPr="00662DD5">
        <w:t xml:space="preserve"> Konfidentsiaalsus</w:t>
      </w:r>
      <w:r w:rsidR="00107177" w:rsidRPr="00662DD5">
        <w:softHyphen/>
      </w:r>
      <w:r w:rsidR="004C46DA" w:rsidRPr="00662DD5">
        <w:t>kohustus kehtib ka peale lepingu lõppemist või lõpetamist</w:t>
      </w:r>
      <w:r w:rsidR="006E0AAE" w:rsidRPr="00662DD5">
        <w:t xml:space="preserve"> </w:t>
      </w:r>
      <w:r w:rsidR="00092FF0" w:rsidRPr="00662DD5">
        <w:t>5 aasta jooksul</w:t>
      </w:r>
      <w:r w:rsidR="006E0AAE" w:rsidRPr="00662DD5">
        <w:t xml:space="preserve">. </w:t>
      </w:r>
    </w:p>
    <w:p w14:paraId="55E7499A" w14:textId="77777777" w:rsidR="00D3076A" w:rsidRPr="00662DD5" w:rsidRDefault="00D3076A" w:rsidP="003443C7">
      <w:pPr>
        <w:jc w:val="both"/>
        <w:outlineLvl w:val="0"/>
        <w:rPr>
          <w:b/>
        </w:rPr>
      </w:pPr>
    </w:p>
    <w:p w14:paraId="24FF873E" w14:textId="77777777" w:rsidR="00CD6383" w:rsidRPr="00662DD5" w:rsidRDefault="0029123C" w:rsidP="003443C7">
      <w:pPr>
        <w:jc w:val="both"/>
        <w:outlineLvl w:val="0"/>
        <w:rPr>
          <w:b/>
        </w:rPr>
      </w:pPr>
      <w:r w:rsidRPr="00662DD5">
        <w:rPr>
          <w:b/>
        </w:rPr>
        <w:t>Poolte andmed ja allkirjad</w:t>
      </w:r>
    </w:p>
    <w:p w14:paraId="79F41762" w14:textId="77777777" w:rsidR="0029123C" w:rsidRPr="00662DD5" w:rsidRDefault="0029123C" w:rsidP="003443C7">
      <w:pPr>
        <w:jc w:val="both"/>
        <w:outlineLvl w:val="0"/>
        <w:rPr>
          <w:b/>
        </w:rPr>
      </w:pPr>
    </w:p>
    <w:p w14:paraId="2431FDD8" w14:textId="77777777" w:rsidR="0029123C" w:rsidRPr="00662DD5" w:rsidRDefault="0029123C" w:rsidP="003443C7">
      <w:pPr>
        <w:jc w:val="both"/>
        <w:outlineLvl w:val="0"/>
        <w:rPr>
          <w:b/>
        </w:rPr>
      </w:pPr>
    </w:p>
    <w:p w14:paraId="2CE40908" w14:textId="77777777" w:rsidR="002106F3" w:rsidRPr="00662DD5" w:rsidRDefault="004C49EE" w:rsidP="003443C7">
      <w:pPr>
        <w:pStyle w:val="Heading1"/>
        <w:tabs>
          <w:tab w:val="left" w:pos="4395"/>
        </w:tabs>
        <w:spacing w:before="0" w:after="0"/>
        <w:jc w:val="both"/>
        <w:rPr>
          <w:rFonts w:ascii="Times New Roman" w:hAnsi="Times New Roman" w:cs="Times New Roman"/>
          <w:b w:val="0"/>
          <w:bCs w:val="0"/>
          <w:kern w:val="0"/>
          <w:sz w:val="24"/>
          <w:szCs w:val="24"/>
          <w:lang w:eastAsia="en-US"/>
        </w:rPr>
      </w:pPr>
      <w:r w:rsidRPr="00662DD5">
        <w:rPr>
          <w:rFonts w:ascii="Times New Roman" w:hAnsi="Times New Roman" w:cs="Times New Roman"/>
          <w:bCs w:val="0"/>
          <w:kern w:val="0"/>
          <w:sz w:val="24"/>
          <w:szCs w:val="24"/>
          <w:lang w:eastAsia="en-US"/>
        </w:rPr>
        <w:t>Tellija</w:t>
      </w:r>
      <w:r w:rsidRPr="00662DD5">
        <w:rPr>
          <w:rFonts w:ascii="Times New Roman" w:hAnsi="Times New Roman" w:cs="Times New Roman"/>
          <w:b w:val="0"/>
          <w:bCs w:val="0"/>
          <w:kern w:val="0"/>
          <w:sz w:val="24"/>
          <w:szCs w:val="24"/>
          <w:lang w:eastAsia="en-US"/>
        </w:rPr>
        <w:tab/>
      </w:r>
      <w:r w:rsidR="002106F3" w:rsidRPr="00662DD5">
        <w:rPr>
          <w:rFonts w:ascii="Times New Roman" w:hAnsi="Times New Roman" w:cs="Times New Roman"/>
          <w:bCs w:val="0"/>
          <w:kern w:val="0"/>
          <w:sz w:val="24"/>
          <w:szCs w:val="24"/>
          <w:lang w:eastAsia="en-US"/>
        </w:rPr>
        <w:t>Töövõtja</w:t>
      </w:r>
    </w:p>
    <w:p w14:paraId="433B4F46" w14:textId="77777777" w:rsidR="002106F3" w:rsidRPr="00662DD5" w:rsidRDefault="002106F3" w:rsidP="003443C7">
      <w:pPr>
        <w:jc w:val="both"/>
        <w:outlineLvl w:val="0"/>
      </w:pPr>
    </w:p>
    <w:tbl>
      <w:tblPr>
        <w:tblStyle w:val="TableGrid"/>
        <w:tblW w:w="8634" w:type="dxa"/>
        <w:tblLook w:val="04A0" w:firstRow="1" w:lastRow="0" w:firstColumn="1" w:lastColumn="0" w:noHBand="0" w:noVBand="1"/>
      </w:tblPr>
      <w:tblGrid>
        <w:gridCol w:w="4317"/>
        <w:gridCol w:w="78"/>
        <w:gridCol w:w="3388"/>
        <w:gridCol w:w="851"/>
      </w:tblGrid>
      <w:tr w:rsidR="002106F3" w:rsidRPr="00662DD5" w14:paraId="65C9B5A3" w14:textId="77777777" w:rsidTr="002761F8">
        <w:tc>
          <w:tcPr>
            <w:tcW w:w="4317" w:type="dxa"/>
            <w:tcBorders>
              <w:top w:val="nil"/>
              <w:left w:val="nil"/>
              <w:bottom w:val="nil"/>
              <w:right w:val="nil"/>
            </w:tcBorders>
          </w:tcPr>
          <w:p w14:paraId="555D0253" w14:textId="77777777" w:rsidR="002106F3" w:rsidRPr="00662DD5" w:rsidRDefault="002106F3" w:rsidP="003443C7">
            <w:pPr>
              <w:jc w:val="both"/>
              <w:outlineLvl w:val="0"/>
              <w:rPr>
                <w:lang w:eastAsia="en-US"/>
              </w:rPr>
            </w:pPr>
            <w:r w:rsidRPr="00662DD5">
              <w:rPr>
                <w:lang w:eastAsia="en-US"/>
              </w:rPr>
              <w:t>Riigimetsa Majandamise Keskus</w:t>
            </w:r>
          </w:p>
        </w:tc>
        <w:tc>
          <w:tcPr>
            <w:tcW w:w="4317" w:type="dxa"/>
            <w:gridSpan w:val="3"/>
            <w:tcBorders>
              <w:top w:val="nil"/>
              <w:left w:val="nil"/>
              <w:bottom w:val="nil"/>
              <w:right w:val="nil"/>
            </w:tcBorders>
          </w:tcPr>
          <w:p w14:paraId="6C2F1872" w14:textId="77777777" w:rsidR="002106F3" w:rsidRPr="00662DD5" w:rsidRDefault="004A4BC8" w:rsidP="003443C7">
            <w:pPr>
              <w:jc w:val="both"/>
              <w:outlineLvl w:val="0"/>
              <w:rPr>
                <w:lang w:eastAsia="en-US"/>
              </w:rPr>
            </w:pPr>
            <w:r w:rsidRPr="00662DD5">
              <w:fldChar w:fldCharType="begin"/>
            </w:r>
            <w:r w:rsidRPr="00662DD5">
              <w:rPr>
                <w:lang w:eastAsia="en-US"/>
              </w:rPr>
              <w:instrText xml:space="preserve"> MACROBUTTON  AcceptAllChangesInDocAndStopTracking [Sisesta juriidilise isiku või FIE nimi] </w:instrText>
            </w:r>
            <w:r w:rsidRPr="00662DD5">
              <w:fldChar w:fldCharType="end"/>
            </w:r>
          </w:p>
        </w:tc>
      </w:tr>
      <w:tr w:rsidR="002106F3" w:rsidRPr="00662DD5" w14:paraId="2BDDD8B1" w14:textId="77777777" w:rsidTr="002761F8">
        <w:tc>
          <w:tcPr>
            <w:tcW w:w="4317" w:type="dxa"/>
            <w:tcBorders>
              <w:top w:val="nil"/>
              <w:left w:val="nil"/>
              <w:bottom w:val="nil"/>
              <w:right w:val="nil"/>
            </w:tcBorders>
          </w:tcPr>
          <w:p w14:paraId="064A2189" w14:textId="77777777" w:rsidR="002106F3" w:rsidRPr="00662DD5" w:rsidRDefault="0029123C" w:rsidP="003443C7">
            <w:pPr>
              <w:jc w:val="both"/>
              <w:outlineLvl w:val="0"/>
              <w:rPr>
                <w:lang w:eastAsia="en-US"/>
              </w:rPr>
            </w:pPr>
            <w:r w:rsidRPr="00662DD5">
              <w:rPr>
                <w:lang w:eastAsia="en-US"/>
              </w:rPr>
              <w:t>Registrikood 70004459</w:t>
            </w:r>
            <w:r w:rsidRPr="00662DD5">
              <w:rPr>
                <w:lang w:eastAsia="en-US"/>
              </w:rPr>
              <w:tab/>
            </w:r>
            <w:r w:rsidR="002106F3" w:rsidRPr="00662DD5">
              <w:rPr>
                <w:lang w:eastAsia="en-US"/>
              </w:rPr>
              <w:tab/>
            </w:r>
          </w:p>
        </w:tc>
        <w:tc>
          <w:tcPr>
            <w:tcW w:w="4317" w:type="dxa"/>
            <w:gridSpan w:val="3"/>
            <w:tcBorders>
              <w:top w:val="nil"/>
              <w:left w:val="nil"/>
              <w:bottom w:val="nil"/>
              <w:right w:val="nil"/>
            </w:tcBorders>
          </w:tcPr>
          <w:p w14:paraId="64F526C9" w14:textId="77777777" w:rsidR="0029123C" w:rsidRPr="00662DD5" w:rsidRDefault="0029123C" w:rsidP="003443C7">
            <w:pPr>
              <w:jc w:val="both"/>
              <w:outlineLvl w:val="0"/>
              <w:rPr>
                <w:lang w:eastAsia="en-US"/>
              </w:rPr>
            </w:pPr>
            <w:r w:rsidRPr="00662DD5">
              <w:rPr>
                <w:lang w:eastAsia="en-US"/>
              </w:rPr>
              <w:t xml:space="preserve">Registrikood </w:t>
            </w:r>
            <w:r w:rsidRPr="00662DD5">
              <w:fldChar w:fldCharType="begin"/>
            </w:r>
            <w:r w:rsidRPr="00662DD5">
              <w:rPr>
                <w:lang w:eastAsia="en-US"/>
              </w:rPr>
              <w:instrText xml:space="preserve"> MACROBUTTON  AcceptAllChangesInDoc [Sisesta registrikood] </w:instrText>
            </w:r>
            <w:r w:rsidRPr="00662DD5">
              <w:fldChar w:fldCharType="end"/>
            </w:r>
          </w:p>
        </w:tc>
      </w:tr>
      <w:tr w:rsidR="0029123C" w:rsidRPr="00662DD5" w14:paraId="455BE766" w14:textId="77777777" w:rsidTr="002761F8">
        <w:tc>
          <w:tcPr>
            <w:tcW w:w="4317" w:type="dxa"/>
            <w:tcBorders>
              <w:top w:val="nil"/>
              <w:left w:val="nil"/>
              <w:bottom w:val="nil"/>
              <w:right w:val="nil"/>
            </w:tcBorders>
          </w:tcPr>
          <w:p w14:paraId="78CED8D0" w14:textId="507CD432" w:rsidR="0011310D" w:rsidRPr="00662DD5" w:rsidRDefault="00161BC0" w:rsidP="003443C7">
            <w:pPr>
              <w:jc w:val="both"/>
              <w:outlineLvl w:val="0"/>
              <w:rPr>
                <w:lang w:eastAsia="en-US"/>
              </w:rPr>
            </w:pPr>
            <w:r w:rsidRPr="00662DD5">
              <w:rPr>
                <w:lang w:eastAsia="en-US"/>
              </w:rPr>
              <w:lastRenderedPageBreak/>
              <w:t xml:space="preserve">Mõisa/3, </w:t>
            </w:r>
            <w:proofErr w:type="spellStart"/>
            <w:r w:rsidR="0011310D" w:rsidRPr="00662DD5">
              <w:rPr>
                <w:lang w:eastAsia="en-US"/>
              </w:rPr>
              <w:t>Sagadi</w:t>
            </w:r>
            <w:proofErr w:type="spellEnd"/>
            <w:r w:rsidR="0011310D" w:rsidRPr="00662DD5">
              <w:rPr>
                <w:lang w:eastAsia="en-US"/>
              </w:rPr>
              <w:t xml:space="preserve"> küla, Haljala vald,</w:t>
            </w:r>
          </w:p>
          <w:p w14:paraId="32608D96" w14:textId="77777777" w:rsidR="0029123C" w:rsidRPr="00662DD5" w:rsidRDefault="0011310D" w:rsidP="003443C7">
            <w:pPr>
              <w:jc w:val="both"/>
              <w:outlineLvl w:val="0"/>
              <w:rPr>
                <w:lang w:eastAsia="en-US"/>
              </w:rPr>
            </w:pPr>
            <w:r w:rsidRPr="00662DD5">
              <w:rPr>
                <w:lang w:eastAsia="en-US"/>
              </w:rPr>
              <w:t>45403 Lääne-Viru maakond</w:t>
            </w:r>
          </w:p>
          <w:p w14:paraId="3D248E3B" w14:textId="77777777" w:rsidR="0029123C" w:rsidRPr="00662DD5" w:rsidRDefault="0029123C" w:rsidP="003443C7">
            <w:pPr>
              <w:jc w:val="both"/>
              <w:outlineLvl w:val="0"/>
              <w:rPr>
                <w:lang w:eastAsia="en-US"/>
              </w:rPr>
            </w:pPr>
            <w:r w:rsidRPr="00662DD5">
              <w:rPr>
                <w:lang w:eastAsia="en-US"/>
              </w:rPr>
              <w:t>Tel 676 7500</w:t>
            </w:r>
          </w:p>
          <w:p w14:paraId="3E714600" w14:textId="77777777" w:rsidR="0029123C" w:rsidRPr="00662DD5" w:rsidRDefault="0029123C" w:rsidP="003443C7">
            <w:pPr>
              <w:jc w:val="both"/>
              <w:outlineLvl w:val="0"/>
              <w:rPr>
                <w:lang w:eastAsia="en-US"/>
              </w:rPr>
            </w:pPr>
            <w:r w:rsidRPr="00662DD5">
              <w:rPr>
                <w:lang w:eastAsia="en-US"/>
              </w:rPr>
              <w:t>E-post rmk@rmk.ee</w:t>
            </w:r>
          </w:p>
          <w:p w14:paraId="1A973C4D" w14:textId="77777777" w:rsidR="0029123C" w:rsidRPr="00662DD5" w:rsidRDefault="0029123C" w:rsidP="003443C7">
            <w:pPr>
              <w:jc w:val="both"/>
              <w:outlineLvl w:val="0"/>
              <w:rPr>
                <w:lang w:eastAsia="en-US"/>
              </w:rPr>
            </w:pPr>
          </w:p>
        </w:tc>
        <w:tc>
          <w:tcPr>
            <w:tcW w:w="4317" w:type="dxa"/>
            <w:gridSpan w:val="3"/>
            <w:tcBorders>
              <w:top w:val="nil"/>
              <w:left w:val="nil"/>
              <w:bottom w:val="nil"/>
              <w:right w:val="nil"/>
            </w:tcBorders>
          </w:tcPr>
          <w:p w14:paraId="36F128B2" w14:textId="77777777" w:rsidR="0029123C" w:rsidRPr="00662DD5" w:rsidRDefault="0029123C" w:rsidP="003443C7">
            <w:pPr>
              <w:jc w:val="both"/>
              <w:rPr>
                <w:lang w:eastAsia="en-US"/>
              </w:rPr>
            </w:pPr>
            <w:r w:rsidRPr="00662DD5">
              <w:fldChar w:fldCharType="begin"/>
            </w:r>
            <w:r w:rsidRPr="00662DD5">
              <w:rPr>
                <w:lang w:eastAsia="en-US"/>
              </w:rPr>
              <w:instrText>MACROBUTTON  AcceptAllChangesInDoc [Sisesta aadress]</w:instrText>
            </w:r>
            <w:r w:rsidRPr="00662DD5">
              <w:fldChar w:fldCharType="end"/>
            </w:r>
          </w:p>
          <w:p w14:paraId="5CB2FC85" w14:textId="77777777" w:rsidR="0029123C" w:rsidRPr="00662DD5" w:rsidRDefault="0029123C" w:rsidP="003443C7">
            <w:pPr>
              <w:jc w:val="both"/>
              <w:rPr>
                <w:lang w:eastAsia="en-US"/>
              </w:rPr>
            </w:pPr>
            <w:r w:rsidRPr="00662DD5">
              <w:rPr>
                <w:lang w:eastAsia="en-US"/>
              </w:rPr>
              <w:t xml:space="preserve">Tel </w:t>
            </w:r>
            <w:r w:rsidRPr="00662DD5">
              <w:fldChar w:fldCharType="begin"/>
            </w:r>
            <w:r w:rsidRPr="00662DD5">
              <w:rPr>
                <w:lang w:eastAsia="en-US"/>
              </w:rPr>
              <w:instrText xml:space="preserve"> MACROBUTTON  AcceptAllChangesInDoc [Sisesta number] </w:instrText>
            </w:r>
            <w:r w:rsidRPr="00662DD5">
              <w:fldChar w:fldCharType="end"/>
            </w:r>
          </w:p>
          <w:p w14:paraId="598E5B92" w14:textId="77777777" w:rsidR="0029123C" w:rsidRPr="00662DD5" w:rsidRDefault="0029123C" w:rsidP="003443C7">
            <w:pPr>
              <w:jc w:val="both"/>
              <w:outlineLvl w:val="0"/>
              <w:rPr>
                <w:lang w:eastAsia="en-US"/>
              </w:rPr>
            </w:pPr>
            <w:r w:rsidRPr="00662DD5">
              <w:rPr>
                <w:lang w:eastAsia="en-US"/>
              </w:rPr>
              <w:t xml:space="preserve">E-post </w:t>
            </w:r>
            <w:r w:rsidRPr="00662DD5">
              <w:fldChar w:fldCharType="begin"/>
            </w:r>
            <w:r w:rsidRPr="00662DD5">
              <w:rPr>
                <w:lang w:eastAsia="en-US"/>
              </w:rPr>
              <w:instrText xml:space="preserve"> MACROBUTTON  AcceptAllChangesInDoc [Sisesta e-post] </w:instrText>
            </w:r>
            <w:r w:rsidRPr="00662DD5">
              <w:fldChar w:fldCharType="end"/>
            </w:r>
          </w:p>
        </w:tc>
      </w:tr>
      <w:tr w:rsidR="0029123C" w:rsidRPr="00662DD5" w14:paraId="6A9664F5" w14:textId="77777777" w:rsidTr="002106F3">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51" w:type="dxa"/>
          <w:trHeight w:val="565"/>
        </w:trPr>
        <w:tc>
          <w:tcPr>
            <w:tcW w:w="4395" w:type="dxa"/>
            <w:gridSpan w:val="2"/>
            <w:tcBorders>
              <w:top w:val="nil"/>
              <w:left w:val="nil"/>
              <w:bottom w:val="nil"/>
              <w:right w:val="nil"/>
            </w:tcBorders>
            <w:vAlign w:val="bottom"/>
          </w:tcPr>
          <w:p w14:paraId="71C91B74" w14:textId="77777777" w:rsidR="0029123C" w:rsidRPr="00662DD5" w:rsidRDefault="00C15654" w:rsidP="003443C7">
            <w:pPr>
              <w:jc w:val="both"/>
              <w:rPr>
                <w:lang w:eastAsia="en-US"/>
              </w:rPr>
            </w:pPr>
            <w:sdt>
              <w:sdtPr>
                <w:id w:val="2123798159"/>
                <w:placeholder>
                  <w:docPart w:val="DAAAE64A8C1843F0AECA0F1CCF523B6C"/>
                </w:placeholder>
                <w:comboBox>
                  <w:listItem w:displayText=" " w:value=" "/>
                  <w:listItem w:displayText="(allkirjastatud digitaalselt)" w:value="(allkirjastatud digitaalselt)"/>
                </w:comboBox>
              </w:sdtPr>
              <w:sdtEndPr/>
              <w:sdtContent>
                <w:r w:rsidR="0029123C" w:rsidRPr="00662DD5">
                  <w:rPr>
                    <w:lang w:eastAsia="en-US"/>
                  </w:rPr>
                  <w:t>[Vali sobiv]</w:t>
                </w:r>
              </w:sdtContent>
            </w:sdt>
          </w:p>
        </w:tc>
        <w:tc>
          <w:tcPr>
            <w:tcW w:w="3388" w:type="dxa"/>
            <w:tcBorders>
              <w:top w:val="nil"/>
              <w:left w:val="nil"/>
              <w:bottom w:val="nil"/>
              <w:right w:val="nil"/>
            </w:tcBorders>
            <w:vAlign w:val="bottom"/>
          </w:tcPr>
          <w:p w14:paraId="4B2F2474" w14:textId="77777777" w:rsidR="0029123C" w:rsidRPr="00662DD5" w:rsidRDefault="00C15654" w:rsidP="003443C7">
            <w:pPr>
              <w:ind w:left="-48"/>
              <w:jc w:val="both"/>
              <w:rPr>
                <w:lang w:eastAsia="en-US"/>
              </w:rPr>
            </w:pPr>
            <w:sdt>
              <w:sdtPr>
                <w:id w:val="1117192284"/>
                <w:placeholder>
                  <w:docPart w:val="BF556F8AFDD94664AF85E0CAACC87D8E"/>
                </w:placeholder>
                <w:comboBox>
                  <w:listItem w:displayText=" " w:value=" "/>
                  <w:listItem w:displayText="(allkirjastatud digitaalselt)" w:value="(allkirjastatud digitaalselt)"/>
                </w:comboBox>
              </w:sdtPr>
              <w:sdtEndPr/>
              <w:sdtContent>
                <w:r w:rsidR="0029123C" w:rsidRPr="00662DD5">
                  <w:rPr>
                    <w:lang w:eastAsia="en-US"/>
                  </w:rPr>
                  <w:t>[Vali sobiv]</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8E0573" w:rsidRPr="00662DD5" w14:paraId="24F19C47" w14:textId="77777777" w:rsidTr="002106F3">
        <w:trPr>
          <w:trHeight w:val="838"/>
        </w:trPr>
        <w:tc>
          <w:tcPr>
            <w:tcW w:w="4320" w:type="dxa"/>
            <w:vAlign w:val="bottom"/>
          </w:tcPr>
          <w:p w14:paraId="26ABFDA5" w14:textId="77777777" w:rsidR="008E0573" w:rsidRPr="00662DD5" w:rsidRDefault="008E0573" w:rsidP="003443C7">
            <w:pPr>
              <w:jc w:val="both"/>
            </w:pPr>
            <w:r w:rsidRPr="00662DD5">
              <w:fldChar w:fldCharType="begin"/>
            </w:r>
            <w:r w:rsidRPr="00662DD5">
              <w:instrText xml:space="preserve"> MACROBUTTON  AcceptAllChangesInDoc [Sisesta eesnimi ja perekonnanimi] </w:instrText>
            </w:r>
            <w:r w:rsidRPr="00662DD5">
              <w:fldChar w:fldCharType="end"/>
            </w:r>
          </w:p>
        </w:tc>
        <w:tc>
          <w:tcPr>
            <w:tcW w:w="4063" w:type="dxa"/>
            <w:vAlign w:val="bottom"/>
          </w:tcPr>
          <w:p w14:paraId="2F2E7956" w14:textId="77777777" w:rsidR="008E0573" w:rsidRPr="00662DD5" w:rsidRDefault="008E0573" w:rsidP="003443C7">
            <w:pPr>
              <w:jc w:val="both"/>
            </w:pPr>
            <w:r w:rsidRPr="00662DD5">
              <w:fldChar w:fldCharType="begin"/>
            </w:r>
            <w:r w:rsidRPr="00662DD5">
              <w:instrText xml:space="preserve"> MACROBUTTON  AcceptAllChangesInDoc [Sisesta eesnimi ja perekonnanimi] </w:instrText>
            </w:r>
            <w:r w:rsidRPr="00662DD5">
              <w:fldChar w:fldCharType="end"/>
            </w:r>
          </w:p>
        </w:tc>
      </w:tr>
    </w:tbl>
    <w:p w14:paraId="34B3822E" w14:textId="77777777" w:rsidR="00CB2362" w:rsidRPr="00662DD5" w:rsidRDefault="00CB2362" w:rsidP="003443C7">
      <w:pPr>
        <w:spacing w:after="200" w:line="276" w:lineRule="auto"/>
        <w:jc w:val="both"/>
        <w:rPr>
          <w:i/>
          <w:iCs/>
          <w:sz w:val="22"/>
          <w:szCs w:val="22"/>
          <w:lang w:eastAsia="ar-SA"/>
        </w:rPr>
        <w:sectPr w:rsidR="00CB2362" w:rsidRPr="00662DD5" w:rsidSect="00F072D7">
          <w:footerReference w:type="default" r:id="rId15"/>
          <w:headerReference w:type="first" r:id="rId16"/>
          <w:footerReference w:type="first" r:id="rId17"/>
          <w:type w:val="continuous"/>
          <w:pgSz w:w="11913" w:h="16834" w:code="9"/>
          <w:pgMar w:top="960" w:right="851" w:bottom="539" w:left="1134" w:header="284" w:footer="510" w:gutter="567"/>
          <w:pgNumType w:start="1"/>
          <w:cols w:space="708"/>
          <w:formProt w:val="0"/>
          <w:titlePg/>
        </w:sectPr>
      </w:pPr>
    </w:p>
    <w:p w14:paraId="6595F301" w14:textId="77777777" w:rsidR="00D73FD8" w:rsidRPr="00662DD5" w:rsidRDefault="00D73FD8" w:rsidP="00CB2362">
      <w:pPr>
        <w:ind w:left="4248" w:firstLine="708"/>
        <w:jc w:val="right"/>
        <w:outlineLvl w:val="0"/>
        <w:rPr>
          <w:sz w:val="20"/>
          <w:szCs w:val="20"/>
        </w:rPr>
      </w:pPr>
      <w:r w:rsidRPr="00662DD5">
        <w:rPr>
          <w:sz w:val="20"/>
          <w:szCs w:val="20"/>
        </w:rPr>
        <w:lastRenderedPageBreak/>
        <w:t>Lisa 1</w:t>
      </w:r>
    </w:p>
    <w:p w14:paraId="44985477" w14:textId="77777777" w:rsidR="00CB2362" w:rsidRPr="00662DD5" w:rsidRDefault="00D73FD8" w:rsidP="00CB2362">
      <w:pPr>
        <w:jc w:val="right"/>
        <w:rPr>
          <w:bCs/>
          <w:sz w:val="20"/>
          <w:szCs w:val="20"/>
          <w:lang w:val="fi-FI"/>
        </w:rPr>
      </w:pPr>
      <w:r w:rsidRPr="00662DD5">
        <w:rPr>
          <w:sz w:val="20"/>
          <w:szCs w:val="20"/>
        </w:rPr>
        <w:t xml:space="preserve">RMK ja </w:t>
      </w:r>
      <w:r w:rsidR="004A4BC8" w:rsidRPr="00662DD5">
        <w:rPr>
          <w:bCs/>
          <w:sz w:val="20"/>
          <w:szCs w:val="20"/>
          <w:lang w:val="en-AU"/>
        </w:rPr>
        <w:fldChar w:fldCharType="begin"/>
      </w:r>
      <w:r w:rsidR="004A4BC8" w:rsidRPr="00662DD5">
        <w:rPr>
          <w:bCs/>
          <w:sz w:val="20"/>
          <w:szCs w:val="20"/>
          <w:lang w:val="fi-FI"/>
        </w:rPr>
        <w:instrText xml:space="preserve"> MACROBUTTON  AcceptAllChangesInDocAndStopTracking [Sisesta juriidilise isiku või FIE nimi] </w:instrText>
      </w:r>
      <w:r w:rsidR="004A4BC8" w:rsidRPr="00662DD5">
        <w:rPr>
          <w:bCs/>
          <w:sz w:val="20"/>
          <w:szCs w:val="20"/>
          <w:lang w:val="en-AU"/>
        </w:rPr>
        <w:fldChar w:fldCharType="end"/>
      </w:r>
    </w:p>
    <w:p w14:paraId="22ED30AD" w14:textId="77777777" w:rsidR="00CB2362" w:rsidRPr="00662DD5" w:rsidRDefault="00D73FD8" w:rsidP="00CB2362">
      <w:pPr>
        <w:jc w:val="right"/>
        <w:rPr>
          <w:sz w:val="20"/>
          <w:szCs w:val="20"/>
        </w:rPr>
      </w:pPr>
      <w:r w:rsidRPr="00662DD5">
        <w:rPr>
          <w:sz w:val="20"/>
          <w:szCs w:val="20"/>
        </w:rPr>
        <w:t>vahelise</w:t>
      </w:r>
      <w:r w:rsidR="004A4BC8" w:rsidRPr="00662DD5">
        <w:rPr>
          <w:sz w:val="20"/>
          <w:szCs w:val="20"/>
        </w:rPr>
        <w:t xml:space="preserve"> </w:t>
      </w:r>
      <w:sdt>
        <w:sdtPr>
          <w:rPr>
            <w:sz w:val="20"/>
            <w:szCs w:val="20"/>
          </w:rPr>
          <w:id w:val="1995450994"/>
          <w:placeholder>
            <w:docPart w:val="9939D524976D41258874D5C8ECFFA6A8"/>
          </w:placeholder>
          <w:date>
            <w:dateFormat w:val="d.MM.yyyy"/>
            <w:lid w:val="et-EE"/>
            <w:storeMappedDataAs w:val="dateTime"/>
            <w:calendar w:val="gregorian"/>
          </w:date>
        </w:sdtPr>
        <w:sdtEndPr/>
        <w:sdtContent>
          <w:r w:rsidR="002106F3" w:rsidRPr="00662DD5">
            <w:rPr>
              <w:sz w:val="20"/>
              <w:szCs w:val="20"/>
            </w:rPr>
            <w:t>[Vali kuupäev]</w:t>
          </w:r>
        </w:sdtContent>
      </w:sdt>
      <w:r w:rsidR="002106F3" w:rsidRPr="00662DD5">
        <w:rPr>
          <w:sz w:val="20"/>
          <w:szCs w:val="20"/>
        </w:rPr>
        <w:t xml:space="preserve"> </w:t>
      </w:r>
      <w:r w:rsidRPr="00662DD5">
        <w:rPr>
          <w:sz w:val="20"/>
          <w:szCs w:val="20"/>
        </w:rPr>
        <w:t>metsakasvatusteenuse</w:t>
      </w:r>
    </w:p>
    <w:p w14:paraId="00710F5B" w14:textId="77777777" w:rsidR="00F44575" w:rsidRPr="00662DD5" w:rsidRDefault="00D73FD8" w:rsidP="00CB2362">
      <w:pPr>
        <w:jc w:val="right"/>
        <w:rPr>
          <w:sz w:val="20"/>
          <w:szCs w:val="20"/>
        </w:rPr>
      </w:pPr>
      <w:r w:rsidRPr="00662DD5">
        <w:rPr>
          <w:sz w:val="20"/>
          <w:szCs w:val="20"/>
        </w:rPr>
        <w:t xml:space="preserve"> töövõtu</w:t>
      </w:r>
      <w:r w:rsidR="005B55D6" w:rsidRPr="00662DD5">
        <w:rPr>
          <w:sz w:val="20"/>
          <w:szCs w:val="20"/>
        </w:rPr>
        <w:softHyphen/>
      </w:r>
      <w:r w:rsidRPr="00662DD5">
        <w:rPr>
          <w:sz w:val="20"/>
          <w:szCs w:val="20"/>
        </w:rPr>
        <w:t>lepingu nr</w:t>
      </w:r>
      <w:r w:rsidR="005B55D6" w:rsidRPr="00662DD5">
        <w:rPr>
          <w:sz w:val="20"/>
          <w:szCs w:val="20"/>
        </w:rPr>
        <w:t xml:space="preserve"> </w:t>
      </w:r>
      <w:r w:rsidR="00873E29" w:rsidRPr="00662DD5">
        <w:rPr>
          <w:rStyle w:val="normal1"/>
          <w:smallCaps/>
          <w:sz w:val="20"/>
          <w:szCs w:val="20"/>
        </w:rPr>
        <w:t>3-2.5.3/</w:t>
      </w:r>
      <w:r w:rsidR="00412BBD" w:rsidRPr="00662DD5">
        <w:rPr>
          <w:sz w:val="20"/>
          <w:szCs w:val="20"/>
          <w:lang w:val="en-AU"/>
        </w:rPr>
        <w:fldChar w:fldCharType="begin"/>
      </w:r>
      <w:r w:rsidR="00412BBD" w:rsidRPr="00662DD5">
        <w:rPr>
          <w:sz w:val="20"/>
          <w:szCs w:val="20"/>
        </w:rPr>
        <w:instrText xml:space="preserve"> MACROBUTTON  AcceptAllChangesInDocAndStopTracking [Sisesta number]</w:instrText>
      </w:r>
      <w:r w:rsidR="00412BBD" w:rsidRPr="00662DD5">
        <w:rPr>
          <w:sz w:val="20"/>
          <w:szCs w:val="20"/>
        </w:rPr>
        <w:fldChar w:fldCharType="end"/>
      </w:r>
      <w:r w:rsidRPr="00662DD5">
        <w:rPr>
          <w:sz w:val="20"/>
          <w:szCs w:val="20"/>
        </w:rPr>
        <w:t xml:space="preserve"> juu</w:t>
      </w:r>
      <w:r w:rsidR="00F44575" w:rsidRPr="00662DD5">
        <w:rPr>
          <w:sz w:val="20"/>
          <w:szCs w:val="20"/>
        </w:rPr>
        <w:t>rde</w:t>
      </w:r>
    </w:p>
    <w:p w14:paraId="0C66B382" w14:textId="77777777" w:rsidR="00F44575" w:rsidRPr="00662DD5" w:rsidRDefault="00F44575" w:rsidP="003443C7">
      <w:pPr>
        <w:jc w:val="both"/>
        <w:rPr>
          <w:sz w:val="20"/>
          <w:szCs w:val="20"/>
        </w:rPr>
      </w:pPr>
    </w:p>
    <w:p w14:paraId="5B014477" w14:textId="71E5B040" w:rsidR="002106F3" w:rsidRPr="00662DD5" w:rsidRDefault="00D73FD8" w:rsidP="00CB2362">
      <w:pPr>
        <w:jc w:val="center"/>
        <w:rPr>
          <w:b/>
          <w:sz w:val="20"/>
          <w:szCs w:val="20"/>
        </w:rPr>
      </w:pPr>
      <w:r w:rsidRPr="00662DD5">
        <w:rPr>
          <w:b/>
          <w:sz w:val="20"/>
          <w:szCs w:val="20"/>
        </w:rPr>
        <w:t>Töö</w:t>
      </w:r>
      <w:r w:rsidR="005B55D6" w:rsidRPr="00662DD5">
        <w:rPr>
          <w:b/>
          <w:sz w:val="20"/>
          <w:szCs w:val="20"/>
        </w:rPr>
        <w:t>mahud</w:t>
      </w:r>
      <w:r w:rsidR="00D747D5" w:rsidRPr="00662DD5">
        <w:rPr>
          <w:b/>
          <w:sz w:val="20"/>
          <w:szCs w:val="20"/>
        </w:rPr>
        <w:t xml:space="preserve"> istutusperioodil</w:t>
      </w:r>
      <w:r w:rsidR="00C9507D" w:rsidRPr="00662DD5">
        <w:rPr>
          <w:b/>
          <w:sz w:val="20"/>
          <w:szCs w:val="20"/>
        </w:rPr>
        <w:t xml:space="preserve"> </w:t>
      </w:r>
      <w:r w:rsidR="00645E62" w:rsidRPr="00662DD5">
        <w:rPr>
          <w:b/>
          <w:sz w:val="20"/>
          <w:szCs w:val="20"/>
        </w:rPr>
        <w:t>(</w:t>
      </w:r>
      <w:r w:rsidR="00C3342A" w:rsidRPr="00662DD5">
        <w:rPr>
          <w:b/>
          <w:sz w:val="20"/>
          <w:szCs w:val="20"/>
        </w:rPr>
        <w:t>põhi)</w:t>
      </w:r>
    </w:p>
    <w:p w14:paraId="5AAC5E16" w14:textId="77777777" w:rsidR="002106F3" w:rsidRPr="00662DD5" w:rsidRDefault="00873E29" w:rsidP="006A5AF8">
      <w:pPr>
        <w:pStyle w:val="NormalWeb"/>
        <w:jc w:val="right"/>
        <w:rPr>
          <w:sz w:val="20"/>
          <w:szCs w:val="20"/>
          <w:lang w:val="et-EE"/>
        </w:rPr>
      </w:pPr>
      <w:r w:rsidRPr="00662DD5">
        <w:rPr>
          <w:rFonts w:eastAsia="Calibri"/>
          <w:sz w:val="20"/>
          <w:szCs w:val="20"/>
          <w:lang w:val="et-EE"/>
        </w:rPr>
        <w:t>(hiliseima digitaalallkirja kuupäev)</w:t>
      </w:r>
    </w:p>
    <w:p w14:paraId="21A253DA" w14:textId="77777777" w:rsidR="00D73FD8" w:rsidRPr="00662DD5" w:rsidRDefault="004C49EE" w:rsidP="003443C7">
      <w:pPr>
        <w:jc w:val="both"/>
        <w:rPr>
          <w:sz w:val="20"/>
          <w:szCs w:val="20"/>
        </w:rPr>
      </w:pPr>
      <w:r w:rsidRPr="00662DD5">
        <w:rPr>
          <w:bCs/>
          <w:sz w:val="20"/>
          <w:szCs w:val="20"/>
        </w:rPr>
        <w:t>Riigimetsa Majandamise Keskus,</w:t>
      </w:r>
      <w:r w:rsidRPr="00662DD5">
        <w:rPr>
          <w:sz w:val="20"/>
          <w:szCs w:val="20"/>
        </w:rPr>
        <w:t xml:space="preserve"> </w:t>
      </w:r>
      <w:r w:rsidRPr="00662DD5">
        <w:rPr>
          <w:bCs/>
          <w:sz w:val="20"/>
          <w:szCs w:val="20"/>
        </w:rPr>
        <w:t xml:space="preserve">edaspidi </w:t>
      </w:r>
      <w:r w:rsidRPr="00662DD5">
        <w:rPr>
          <w:b/>
          <w:bCs/>
          <w:sz w:val="20"/>
          <w:szCs w:val="20"/>
        </w:rPr>
        <w:t>RMK</w:t>
      </w:r>
      <w:r w:rsidRPr="00662DD5">
        <w:rPr>
          <w:bCs/>
          <w:sz w:val="20"/>
          <w:szCs w:val="20"/>
        </w:rPr>
        <w:t xml:space="preserve"> või </w:t>
      </w:r>
      <w:r w:rsidRPr="00662DD5">
        <w:rPr>
          <w:b/>
          <w:bCs/>
          <w:sz w:val="20"/>
          <w:szCs w:val="20"/>
        </w:rPr>
        <w:t>tellija</w:t>
      </w:r>
      <w:r w:rsidR="00873E29" w:rsidRPr="00662DD5">
        <w:rPr>
          <w:sz w:val="20"/>
          <w:szCs w:val="20"/>
        </w:rPr>
        <w:t xml:space="preserve">, </w:t>
      </w:r>
      <w:r w:rsidR="00D73FD8" w:rsidRPr="00662DD5">
        <w:rPr>
          <w:sz w:val="20"/>
          <w:szCs w:val="20"/>
        </w:rPr>
        <w:t xml:space="preserve"> ja</w:t>
      </w:r>
      <w:r w:rsidR="004A4BC8" w:rsidRPr="00662DD5">
        <w:rPr>
          <w:sz w:val="20"/>
          <w:szCs w:val="20"/>
        </w:rPr>
        <w:t xml:space="preserve"> </w:t>
      </w:r>
      <w:r w:rsidR="004A4BC8" w:rsidRPr="00662DD5">
        <w:rPr>
          <w:bCs/>
          <w:sz w:val="20"/>
          <w:szCs w:val="20"/>
          <w:lang w:val="en-AU"/>
        </w:rPr>
        <w:fldChar w:fldCharType="begin"/>
      </w:r>
      <w:r w:rsidR="004A4BC8" w:rsidRPr="00662DD5">
        <w:rPr>
          <w:bCs/>
          <w:sz w:val="20"/>
          <w:szCs w:val="20"/>
        </w:rPr>
        <w:instrText xml:space="preserve"> MACROBUTTON  AcceptAllChangesInDocAndStopTracking [Sisesta juriidilise isiku või FIE nimi] </w:instrText>
      </w:r>
      <w:r w:rsidR="004A4BC8" w:rsidRPr="00662DD5">
        <w:rPr>
          <w:bCs/>
          <w:sz w:val="20"/>
          <w:szCs w:val="20"/>
          <w:lang w:val="en-AU"/>
        </w:rPr>
        <w:fldChar w:fldCharType="end"/>
      </w:r>
      <w:r w:rsidR="00873E29" w:rsidRPr="00662DD5">
        <w:rPr>
          <w:bCs/>
          <w:sz w:val="20"/>
          <w:szCs w:val="20"/>
        </w:rPr>
        <w:t xml:space="preserve">, edaspidi </w:t>
      </w:r>
      <w:r w:rsidR="00412BBD" w:rsidRPr="00662DD5">
        <w:rPr>
          <w:b/>
          <w:sz w:val="20"/>
          <w:szCs w:val="20"/>
        </w:rPr>
        <w:t>t</w:t>
      </w:r>
      <w:r w:rsidR="00873E29" w:rsidRPr="00662DD5">
        <w:rPr>
          <w:b/>
          <w:sz w:val="20"/>
          <w:szCs w:val="20"/>
        </w:rPr>
        <w:t>öövõtja</w:t>
      </w:r>
      <w:r w:rsidR="00873E29" w:rsidRPr="00662DD5">
        <w:rPr>
          <w:sz w:val="20"/>
          <w:szCs w:val="20"/>
        </w:rPr>
        <w:t xml:space="preserve">, </w:t>
      </w:r>
      <w:r w:rsidR="00D73FD8" w:rsidRPr="00662DD5">
        <w:rPr>
          <w:sz w:val="20"/>
          <w:szCs w:val="20"/>
        </w:rPr>
        <w:t xml:space="preserve">leppisid </w:t>
      </w:r>
      <w:r w:rsidR="009105FC" w:rsidRPr="00662DD5">
        <w:rPr>
          <w:sz w:val="20"/>
          <w:szCs w:val="20"/>
        </w:rPr>
        <w:t xml:space="preserve">kokku, et </w:t>
      </w:r>
      <w:r w:rsidR="00412BBD" w:rsidRPr="00662DD5">
        <w:rPr>
          <w:rStyle w:val="normal1"/>
          <w:sz w:val="20"/>
          <w:szCs w:val="20"/>
        </w:rPr>
        <w:t>tellija tellib ja t</w:t>
      </w:r>
      <w:r w:rsidR="009105FC" w:rsidRPr="00662DD5">
        <w:rPr>
          <w:rStyle w:val="normal1"/>
          <w:sz w:val="20"/>
          <w:szCs w:val="20"/>
        </w:rPr>
        <w:t xml:space="preserve">öövõtja kohustub teostama RMK </w:t>
      </w:r>
      <w:r w:rsidR="00412BBD" w:rsidRPr="00662DD5">
        <w:rPr>
          <w:bCs/>
          <w:sz w:val="20"/>
          <w:szCs w:val="20"/>
          <w:lang w:val="en-AU"/>
        </w:rPr>
        <w:fldChar w:fldCharType="begin"/>
      </w:r>
      <w:r w:rsidR="00412BBD" w:rsidRPr="00662DD5">
        <w:rPr>
          <w:bCs/>
          <w:sz w:val="20"/>
          <w:szCs w:val="20"/>
        </w:rPr>
        <w:instrText xml:space="preserve"> MACROBUTTON  AcceptAllChangesInDocAndStopTracking [Sisesta piirkond]</w:instrText>
      </w:r>
      <w:r w:rsidR="00412BBD" w:rsidRPr="00662DD5">
        <w:rPr>
          <w:bCs/>
          <w:sz w:val="20"/>
          <w:szCs w:val="20"/>
        </w:rPr>
        <w:fldChar w:fldCharType="end"/>
      </w:r>
      <w:r w:rsidR="009105FC" w:rsidRPr="00662DD5">
        <w:rPr>
          <w:rStyle w:val="normal1"/>
          <w:sz w:val="20"/>
          <w:szCs w:val="20"/>
        </w:rPr>
        <w:t xml:space="preserve"> </w:t>
      </w:r>
      <w:r w:rsidR="005D53BF" w:rsidRPr="00662DD5">
        <w:rPr>
          <w:rStyle w:val="normal1"/>
          <w:sz w:val="20"/>
          <w:szCs w:val="20"/>
        </w:rPr>
        <w:t>metsakasvatuse piirkonnas</w:t>
      </w:r>
      <w:r w:rsidR="009105FC" w:rsidRPr="00662DD5">
        <w:rPr>
          <w:rStyle w:val="normal1"/>
          <w:sz w:val="20"/>
          <w:szCs w:val="20"/>
        </w:rPr>
        <w:t xml:space="preserve"> järgmised tööd</w:t>
      </w:r>
      <w:r w:rsidR="005B55D6" w:rsidRPr="00662DD5">
        <w:rPr>
          <w:sz w:val="20"/>
          <w:szCs w:val="20"/>
        </w:rPr>
        <w:t xml:space="preserve">: </w:t>
      </w:r>
    </w:p>
    <w:p w14:paraId="6B778E36" w14:textId="77777777" w:rsidR="00D73FD8" w:rsidRPr="00662DD5" w:rsidRDefault="00D73FD8" w:rsidP="003443C7">
      <w:pPr>
        <w:jc w:val="both"/>
        <w:rPr>
          <w:sz w:val="20"/>
          <w:szCs w:val="20"/>
        </w:rPr>
      </w:pPr>
    </w:p>
    <w:p w14:paraId="64979A69" w14:textId="7B57F95C" w:rsidR="00B10086" w:rsidRPr="00662DD5" w:rsidRDefault="00B10086" w:rsidP="003443C7">
      <w:pPr>
        <w:pStyle w:val="ListParagraph"/>
        <w:numPr>
          <w:ilvl w:val="0"/>
          <w:numId w:val="7"/>
        </w:numPr>
        <w:ind w:left="426" w:hanging="426"/>
        <w:jc w:val="both"/>
        <w:rPr>
          <w:sz w:val="20"/>
          <w:szCs w:val="20"/>
        </w:rPr>
      </w:pPr>
      <w:r w:rsidRPr="00662DD5">
        <w:rPr>
          <w:sz w:val="20"/>
          <w:szCs w:val="20"/>
        </w:rPr>
        <w:t>Töömahtude tabel</w:t>
      </w:r>
      <w:r w:rsidR="00D07EB1" w:rsidRPr="00662DD5">
        <w:rPr>
          <w:sz w:val="20"/>
          <w:szCs w:val="20"/>
        </w:rPr>
        <w:t xml:space="preserve"> kevad/sügis istutusperioodiks</w:t>
      </w:r>
      <w:r w:rsidRPr="00662DD5">
        <w:rPr>
          <w:sz w:val="20"/>
          <w:szCs w:val="20"/>
        </w:rPr>
        <w:t>:</w:t>
      </w:r>
    </w:p>
    <w:tbl>
      <w:tblPr>
        <w:tblW w:w="6961" w:type="dxa"/>
        <w:tblInd w:w="55" w:type="dxa"/>
        <w:tblCellMar>
          <w:left w:w="70" w:type="dxa"/>
          <w:right w:w="70" w:type="dxa"/>
        </w:tblCellMar>
        <w:tblLook w:val="04A0" w:firstRow="1" w:lastRow="0" w:firstColumn="1" w:lastColumn="0" w:noHBand="0" w:noVBand="1"/>
      </w:tblPr>
      <w:tblGrid>
        <w:gridCol w:w="800"/>
        <w:gridCol w:w="1400"/>
        <w:gridCol w:w="2040"/>
        <w:gridCol w:w="540"/>
        <w:gridCol w:w="1047"/>
        <w:gridCol w:w="1134"/>
      </w:tblGrid>
      <w:tr w:rsidR="0045733A" w:rsidRPr="00662DD5" w14:paraId="03294A8D" w14:textId="77777777" w:rsidTr="00BC3FB1">
        <w:trPr>
          <w:trHeight w:val="510"/>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BA475" w14:textId="77777777" w:rsidR="0045733A" w:rsidRPr="00662DD5" w:rsidRDefault="0045733A" w:rsidP="003443C7">
            <w:pPr>
              <w:jc w:val="both"/>
              <w:rPr>
                <w:color w:val="000000"/>
                <w:sz w:val="20"/>
                <w:szCs w:val="20"/>
                <w:lang w:eastAsia="et-EE"/>
              </w:rPr>
            </w:pPr>
            <w:r w:rsidRPr="00662DD5">
              <w:rPr>
                <w:color w:val="000000"/>
                <w:sz w:val="20"/>
                <w:szCs w:val="20"/>
                <w:lang w:eastAsia="et-EE"/>
              </w:rPr>
              <w:t>Puuliik</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04B0EF14" w14:textId="77777777" w:rsidR="0045733A" w:rsidRPr="00662DD5" w:rsidRDefault="0045733A" w:rsidP="003443C7">
            <w:pPr>
              <w:jc w:val="both"/>
              <w:rPr>
                <w:color w:val="000000"/>
                <w:sz w:val="20"/>
                <w:szCs w:val="20"/>
                <w:lang w:eastAsia="et-EE"/>
              </w:rPr>
            </w:pPr>
            <w:r w:rsidRPr="00662DD5">
              <w:rPr>
                <w:color w:val="000000"/>
                <w:sz w:val="20"/>
                <w:szCs w:val="20"/>
                <w:lang w:eastAsia="et-EE"/>
              </w:rPr>
              <w:t>Metsauuendus-materjali tüüp</w:t>
            </w:r>
          </w:p>
        </w:tc>
        <w:tc>
          <w:tcPr>
            <w:tcW w:w="2040" w:type="dxa"/>
            <w:tcBorders>
              <w:top w:val="single" w:sz="4" w:space="0" w:color="auto"/>
              <w:left w:val="nil"/>
              <w:bottom w:val="single" w:sz="4" w:space="0" w:color="auto"/>
              <w:right w:val="single" w:sz="4" w:space="0" w:color="auto"/>
            </w:tcBorders>
            <w:shd w:val="clear" w:color="auto" w:fill="auto"/>
            <w:noWrap/>
            <w:vAlign w:val="center"/>
            <w:hideMark/>
          </w:tcPr>
          <w:p w14:paraId="12D08C30" w14:textId="77777777" w:rsidR="0045733A" w:rsidRPr="00662DD5" w:rsidRDefault="0045733A" w:rsidP="003443C7">
            <w:pPr>
              <w:jc w:val="both"/>
              <w:rPr>
                <w:color w:val="000000"/>
                <w:sz w:val="20"/>
                <w:szCs w:val="20"/>
                <w:lang w:eastAsia="et-EE"/>
              </w:rPr>
            </w:pPr>
            <w:r w:rsidRPr="00662DD5">
              <w:rPr>
                <w:color w:val="000000"/>
                <w:sz w:val="20"/>
                <w:szCs w:val="20"/>
                <w:lang w:eastAsia="et-EE"/>
              </w:rPr>
              <w:t>Tööliik</w:t>
            </w:r>
          </w:p>
        </w:tc>
        <w:tc>
          <w:tcPr>
            <w:tcW w:w="540" w:type="dxa"/>
            <w:tcBorders>
              <w:top w:val="single" w:sz="4" w:space="0" w:color="auto"/>
              <w:left w:val="nil"/>
              <w:bottom w:val="single" w:sz="4" w:space="0" w:color="auto"/>
              <w:right w:val="single" w:sz="4" w:space="0" w:color="auto"/>
            </w:tcBorders>
            <w:shd w:val="clear" w:color="auto" w:fill="auto"/>
            <w:noWrap/>
            <w:vAlign w:val="center"/>
            <w:hideMark/>
          </w:tcPr>
          <w:p w14:paraId="659ED092" w14:textId="77777777" w:rsidR="0045733A" w:rsidRPr="00662DD5" w:rsidRDefault="0045733A" w:rsidP="003443C7">
            <w:pPr>
              <w:jc w:val="both"/>
              <w:rPr>
                <w:color w:val="000000"/>
                <w:sz w:val="20"/>
                <w:szCs w:val="20"/>
                <w:lang w:eastAsia="et-EE"/>
              </w:rPr>
            </w:pPr>
            <w:r w:rsidRPr="00662DD5">
              <w:rPr>
                <w:color w:val="000000"/>
                <w:sz w:val="20"/>
                <w:szCs w:val="20"/>
                <w:lang w:eastAsia="et-EE"/>
              </w:rPr>
              <w:t>Ühik</w:t>
            </w:r>
          </w:p>
        </w:tc>
        <w:tc>
          <w:tcPr>
            <w:tcW w:w="1047" w:type="dxa"/>
            <w:tcBorders>
              <w:top w:val="single" w:sz="4" w:space="0" w:color="auto"/>
              <w:left w:val="nil"/>
              <w:bottom w:val="single" w:sz="4" w:space="0" w:color="auto"/>
              <w:right w:val="single" w:sz="4" w:space="0" w:color="auto"/>
            </w:tcBorders>
            <w:shd w:val="clear" w:color="auto" w:fill="auto"/>
            <w:noWrap/>
            <w:vAlign w:val="center"/>
            <w:hideMark/>
          </w:tcPr>
          <w:p w14:paraId="18B467A7" w14:textId="77777777" w:rsidR="0045733A" w:rsidRPr="00662DD5" w:rsidRDefault="0045733A" w:rsidP="003443C7">
            <w:pPr>
              <w:jc w:val="both"/>
              <w:rPr>
                <w:color w:val="000000"/>
                <w:sz w:val="20"/>
                <w:szCs w:val="20"/>
                <w:lang w:eastAsia="et-EE"/>
              </w:rPr>
            </w:pPr>
            <w:r w:rsidRPr="00662DD5">
              <w:rPr>
                <w:color w:val="000000"/>
                <w:sz w:val="20"/>
                <w:szCs w:val="20"/>
                <w:lang w:eastAsia="et-EE"/>
              </w:rPr>
              <w:t>Veota</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BF939BF" w14:textId="77777777" w:rsidR="0045733A" w:rsidRPr="00662DD5" w:rsidRDefault="0045733A" w:rsidP="003443C7">
            <w:pPr>
              <w:jc w:val="both"/>
              <w:rPr>
                <w:color w:val="000000"/>
                <w:sz w:val="20"/>
                <w:szCs w:val="20"/>
                <w:lang w:eastAsia="et-EE"/>
              </w:rPr>
            </w:pPr>
            <w:r w:rsidRPr="00662DD5">
              <w:rPr>
                <w:color w:val="000000"/>
                <w:sz w:val="20"/>
                <w:szCs w:val="20"/>
                <w:lang w:eastAsia="et-EE"/>
              </w:rPr>
              <w:t>Veoga*</w:t>
            </w:r>
          </w:p>
        </w:tc>
      </w:tr>
      <w:tr w:rsidR="0045733A" w:rsidRPr="00662DD5" w14:paraId="009C7962"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621DC7DB"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2B890516"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vAlign w:val="center"/>
          </w:tcPr>
          <w:p w14:paraId="4294F662"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vAlign w:val="center"/>
            <w:hideMark/>
          </w:tcPr>
          <w:p w14:paraId="67BCDBD3" w14:textId="77777777" w:rsidR="0045733A" w:rsidRPr="00662DD5" w:rsidRDefault="00DB5B01"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534A1FC4"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5DB1948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69A9245"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0DE952C3"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4B18B21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vAlign w:val="center"/>
          </w:tcPr>
          <w:p w14:paraId="0D7625D8"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vAlign w:val="center"/>
            <w:hideMark/>
          </w:tcPr>
          <w:p w14:paraId="089691B6" w14:textId="77777777" w:rsidR="0045733A" w:rsidRPr="00662DD5" w:rsidRDefault="00DB5B01"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1360961D"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7B6B8357"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26407E5"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52EA5009"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020D437D"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51E2BA32"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020DFB51"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6D6F1329"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593F09B3"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74C71E02"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328FBD4D"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4F5DF608"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62B4808C"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41B46D6D"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41D6BE0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6644B455"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0BDEF044"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15D7199B"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77FE11EB"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69025091"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18D9AF9B"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72329A7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1A5D645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18B46110"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02B41CF3"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52C74B40"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429EC033"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5F404F39"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412C30B9"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5755FC14"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172153C7"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5AFC5576"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1D6787FB"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27D8622E"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333B48D1"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0465460F"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3C3D4F8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EEDC094"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7497A952"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7947992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4ACC9D94"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26C61A33"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18E7CB6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0F73F795"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50BDFF1A"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3201E979"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0E669C9A"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11928B07"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3DEC3F2B"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2B40343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59208C94"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4EB994E6"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23F07385"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5A8C7E72"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5ADBC00B"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3B633DAA"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69416A2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0D92AB12"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5E2F866E"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409220B5"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40FDA1D6"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5D365FAA"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0A00DD32"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5E3271DF"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50476661"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062D2349"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60451914"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55DFFC6A"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0CE35AC8"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091E7032"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6FC2D0D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1FD33F39"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1D18511C"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0CAF5621"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3D87E2B7"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21115F33"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327DDD67"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21A382E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18E17A2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2F273172"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48EC6D52"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312ACDF0"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522B4049"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604E1107"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2DF0119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6DDF6B60"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77099045"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0DA0A7BA"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674F3EB8"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662602DE"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5B48D94F"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14C5A3A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7D245CD0"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4AEA933C"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44F098E2"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5D25ECA4"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12F447EB"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4077AAE8"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49E46A63"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5AD22537"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0878CC99"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241F3FFD"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5DE6828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6F2B83E2"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736F706E"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15392B91"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4D491A0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329B2AF6"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1D4DD0B1"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4D4BD83D"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71B37001"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0BDCBA05"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2DD91BC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7D0B391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55A82147"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05CBEAF9"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7B02107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193FC144"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3DE5FB2F"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3AE21DB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0F9B58B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BA8F06A"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2E1179BC"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6F77EC13"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66A87961"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68456E67"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4AA9626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5F30BBF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bl>
    <w:p w14:paraId="4B1BF6FC" w14:textId="77777777" w:rsidR="00B82AAF" w:rsidRPr="00662DD5" w:rsidRDefault="007E0DA1" w:rsidP="003443C7">
      <w:pPr>
        <w:jc w:val="both"/>
        <w:rPr>
          <w:rStyle w:val="normal1"/>
          <w:sz w:val="20"/>
          <w:szCs w:val="20"/>
        </w:rPr>
      </w:pPr>
      <w:r w:rsidRPr="00662DD5">
        <w:rPr>
          <w:rStyle w:val="normal1"/>
          <w:sz w:val="20"/>
          <w:szCs w:val="20"/>
        </w:rPr>
        <w:t>*</w:t>
      </w:r>
      <w:r w:rsidR="00B82AAF" w:rsidRPr="00662DD5">
        <w:rPr>
          <w:rStyle w:val="normal1"/>
          <w:sz w:val="20"/>
          <w:szCs w:val="20"/>
        </w:rPr>
        <w:t xml:space="preserve">Taimede vedu sisaldab taimede vedu raiesmiku vahetusse lähedusse ning taimede maasse kaevamist varjulises kohas. </w:t>
      </w:r>
    </w:p>
    <w:p w14:paraId="0ADF11B8" w14:textId="7BE94001" w:rsidR="00D549F9" w:rsidRPr="00662DD5" w:rsidRDefault="00C158C7" w:rsidP="003443C7">
      <w:pPr>
        <w:jc w:val="both"/>
        <w:rPr>
          <w:sz w:val="20"/>
          <w:szCs w:val="20"/>
        </w:rPr>
      </w:pPr>
      <w:r w:rsidRPr="00662DD5">
        <w:rPr>
          <w:rStyle w:val="normal1"/>
          <w:sz w:val="20"/>
          <w:szCs w:val="20"/>
        </w:rPr>
        <w:t xml:space="preserve">Hankija ei ole </w:t>
      </w:r>
      <w:r w:rsidR="00746B33" w:rsidRPr="00662DD5">
        <w:rPr>
          <w:rStyle w:val="normal1"/>
          <w:sz w:val="20"/>
          <w:szCs w:val="20"/>
        </w:rPr>
        <w:t xml:space="preserve">hankelepingu </w:t>
      </w:r>
      <w:r w:rsidRPr="00662DD5">
        <w:rPr>
          <w:rStyle w:val="normal1"/>
          <w:sz w:val="20"/>
          <w:szCs w:val="20"/>
        </w:rPr>
        <w:t xml:space="preserve">täitmisel seotud lepingu eeldatava mahuga, teenust tellitakse vastavalt reaalsele vajadusele ja olemasolevatele võimalustele, mistõttu </w:t>
      </w:r>
      <w:r w:rsidR="00746B33" w:rsidRPr="00662DD5">
        <w:rPr>
          <w:rStyle w:val="normal1"/>
          <w:sz w:val="20"/>
          <w:szCs w:val="20"/>
        </w:rPr>
        <w:t xml:space="preserve">hankelepingu </w:t>
      </w:r>
      <w:r w:rsidRPr="00662DD5">
        <w:rPr>
          <w:rStyle w:val="normal1"/>
          <w:sz w:val="20"/>
          <w:szCs w:val="20"/>
        </w:rPr>
        <w:t>alusel tellitavate teenuste tegelik maht võib olla oluliselt väiksem või kokkuleppel töövõtjaga kuni 30 % suurem.</w:t>
      </w:r>
    </w:p>
    <w:p w14:paraId="2AB77019" w14:textId="77777777" w:rsidR="00CB2362" w:rsidRPr="00662DD5" w:rsidRDefault="00CB2362" w:rsidP="003443C7">
      <w:pPr>
        <w:jc w:val="both"/>
        <w:rPr>
          <w:rStyle w:val="normal1"/>
          <w:b/>
          <w:bCs/>
          <w:sz w:val="20"/>
          <w:szCs w:val="20"/>
        </w:rPr>
      </w:pPr>
    </w:p>
    <w:p w14:paraId="5A544805" w14:textId="77777777" w:rsidR="00B10086" w:rsidRPr="00662DD5" w:rsidRDefault="00D549F9" w:rsidP="003443C7">
      <w:pPr>
        <w:jc w:val="both"/>
        <w:rPr>
          <w:rStyle w:val="normal1"/>
          <w:b/>
          <w:bCs/>
          <w:sz w:val="20"/>
          <w:szCs w:val="20"/>
        </w:rPr>
      </w:pPr>
      <w:r w:rsidRPr="00662DD5">
        <w:rPr>
          <w:rStyle w:val="normal1"/>
          <w:b/>
          <w:bCs/>
          <w:sz w:val="20"/>
          <w:szCs w:val="20"/>
        </w:rPr>
        <w:t>Poolte allkirjad</w:t>
      </w:r>
    </w:p>
    <w:p w14:paraId="6E5BD8F5" w14:textId="77777777" w:rsidR="00D549F9" w:rsidRPr="00662DD5" w:rsidRDefault="00D549F9" w:rsidP="003443C7">
      <w:pPr>
        <w:jc w:val="both"/>
        <w:rPr>
          <w:rStyle w:val="normal1"/>
          <w:b/>
          <w:bCs/>
          <w:sz w:val="20"/>
          <w:szCs w:val="20"/>
        </w:rPr>
      </w:pPr>
    </w:p>
    <w:p w14:paraId="549F137B" w14:textId="77777777" w:rsidR="00D549F9" w:rsidRPr="00662DD5" w:rsidRDefault="00D549F9" w:rsidP="003443C7">
      <w:pPr>
        <w:tabs>
          <w:tab w:val="left" w:pos="4395"/>
        </w:tabs>
        <w:jc w:val="both"/>
        <w:rPr>
          <w:b/>
          <w:sz w:val="20"/>
          <w:szCs w:val="20"/>
        </w:rPr>
      </w:pPr>
      <w:r w:rsidRPr="00662DD5">
        <w:rPr>
          <w:b/>
          <w:sz w:val="20"/>
          <w:szCs w:val="20"/>
        </w:rPr>
        <w:t>Tellija</w:t>
      </w:r>
      <w:r w:rsidR="0088329D" w:rsidRPr="00662DD5">
        <w:rPr>
          <w:b/>
          <w:sz w:val="20"/>
          <w:szCs w:val="20"/>
        </w:rPr>
        <w:tab/>
      </w:r>
      <w:r w:rsidRPr="00662DD5">
        <w:rPr>
          <w:b/>
          <w:sz w:val="20"/>
          <w:szCs w:val="20"/>
        </w:rPr>
        <w:t xml:space="preserve">Töövõtja </w:t>
      </w:r>
    </w:p>
    <w:tbl>
      <w:tblPr>
        <w:tblStyle w:val="TableGrid"/>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412BBD" w:rsidRPr="00662DD5" w14:paraId="68D40E80" w14:textId="77777777" w:rsidTr="000B2A37">
        <w:trPr>
          <w:trHeight w:val="565"/>
        </w:trPr>
        <w:tc>
          <w:tcPr>
            <w:tcW w:w="4395" w:type="dxa"/>
            <w:tcBorders>
              <w:top w:val="nil"/>
              <w:left w:val="nil"/>
              <w:bottom w:val="nil"/>
              <w:right w:val="nil"/>
            </w:tcBorders>
            <w:vAlign w:val="bottom"/>
          </w:tcPr>
          <w:p w14:paraId="75BB45D9" w14:textId="77777777" w:rsidR="00412BBD" w:rsidRPr="00662DD5" w:rsidRDefault="00C15654" w:rsidP="003443C7">
            <w:pPr>
              <w:pStyle w:val="Heading4"/>
              <w:jc w:val="both"/>
              <w:rPr>
                <w:b w:val="0"/>
                <w:sz w:val="20"/>
                <w:szCs w:val="20"/>
                <w:lang w:eastAsia="en-US"/>
              </w:rPr>
            </w:pPr>
            <w:sdt>
              <w:sdtPr>
                <w:rPr>
                  <w:b w:val="0"/>
                  <w:sz w:val="20"/>
                  <w:szCs w:val="20"/>
                  <w:lang w:eastAsia="en-US"/>
                </w:rPr>
                <w:id w:val="-883400773"/>
                <w:placeholder>
                  <w:docPart w:val="EF9B7C41C5454352874B8EB2550AAE68"/>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c>
          <w:tcPr>
            <w:tcW w:w="4239" w:type="dxa"/>
            <w:tcBorders>
              <w:top w:val="nil"/>
              <w:left w:val="nil"/>
              <w:bottom w:val="nil"/>
              <w:right w:val="nil"/>
            </w:tcBorders>
            <w:vAlign w:val="bottom"/>
          </w:tcPr>
          <w:p w14:paraId="2C7392D0" w14:textId="77777777" w:rsidR="00412BBD" w:rsidRPr="00662DD5" w:rsidRDefault="00C15654" w:rsidP="003443C7">
            <w:pPr>
              <w:pStyle w:val="Heading4"/>
              <w:jc w:val="both"/>
              <w:rPr>
                <w:b w:val="0"/>
                <w:sz w:val="20"/>
                <w:szCs w:val="20"/>
                <w:lang w:eastAsia="en-US"/>
              </w:rPr>
            </w:pPr>
            <w:sdt>
              <w:sdtPr>
                <w:rPr>
                  <w:b w:val="0"/>
                  <w:sz w:val="20"/>
                  <w:szCs w:val="20"/>
                  <w:lang w:eastAsia="en-US"/>
                </w:rPr>
                <w:id w:val="-827048194"/>
                <w:placeholder>
                  <w:docPart w:val="85C9FAE063174C5E90D9FD8EC9301E33"/>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412BBD" w:rsidRPr="00662DD5" w14:paraId="6CAB3E2D" w14:textId="77777777" w:rsidTr="002761F8">
        <w:trPr>
          <w:trHeight w:val="838"/>
        </w:trPr>
        <w:tc>
          <w:tcPr>
            <w:tcW w:w="4320" w:type="dxa"/>
            <w:vAlign w:val="bottom"/>
          </w:tcPr>
          <w:p w14:paraId="2A3D35A5" w14:textId="77777777" w:rsidR="00412BBD" w:rsidRPr="00662DD5" w:rsidRDefault="00412BBD" w:rsidP="003443C7">
            <w:pPr>
              <w:pStyle w:val="Heading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c>
          <w:tcPr>
            <w:tcW w:w="4063" w:type="dxa"/>
            <w:vAlign w:val="bottom"/>
          </w:tcPr>
          <w:p w14:paraId="093FB910" w14:textId="77777777" w:rsidR="00412BBD" w:rsidRPr="00662DD5" w:rsidRDefault="00412BBD" w:rsidP="003443C7">
            <w:pPr>
              <w:pStyle w:val="Heading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r>
    </w:tbl>
    <w:p w14:paraId="007D3A5D" w14:textId="77777777" w:rsidR="00116B77" w:rsidRPr="00662DD5" w:rsidRDefault="00116B77" w:rsidP="003443C7">
      <w:pPr>
        <w:pStyle w:val="Heading4"/>
        <w:spacing w:before="0"/>
        <w:jc w:val="both"/>
        <w:rPr>
          <w:b w:val="0"/>
          <w:bCs w:val="0"/>
          <w:i/>
          <w:iCs/>
          <w:sz w:val="20"/>
          <w:szCs w:val="20"/>
        </w:rPr>
      </w:pPr>
    </w:p>
    <w:p w14:paraId="5F34B88E" w14:textId="77777777" w:rsidR="006A5AF8" w:rsidRPr="00662DD5" w:rsidRDefault="006A5AF8" w:rsidP="006A5AF8">
      <w:pPr>
        <w:rPr>
          <w:lang w:eastAsia="ar-SA"/>
        </w:rPr>
      </w:pPr>
    </w:p>
    <w:p w14:paraId="04991754" w14:textId="77777777" w:rsidR="006A5AF8" w:rsidRPr="00662DD5" w:rsidRDefault="006A5AF8" w:rsidP="006A5AF8">
      <w:pPr>
        <w:rPr>
          <w:lang w:eastAsia="ar-SA"/>
        </w:rPr>
      </w:pPr>
    </w:p>
    <w:p w14:paraId="00209423" w14:textId="77777777" w:rsidR="00B10086" w:rsidRPr="00662DD5" w:rsidRDefault="00B10086" w:rsidP="003443C7">
      <w:pPr>
        <w:jc w:val="both"/>
        <w:rPr>
          <w:rStyle w:val="normal1"/>
          <w:sz w:val="20"/>
          <w:szCs w:val="20"/>
        </w:rPr>
      </w:pPr>
    </w:p>
    <w:p w14:paraId="7CDFB30A" w14:textId="77777777" w:rsidR="00E62294" w:rsidRPr="00662DD5" w:rsidRDefault="00E62294" w:rsidP="006939F3">
      <w:pPr>
        <w:ind w:left="4248" w:firstLine="708"/>
        <w:jc w:val="right"/>
        <w:outlineLvl w:val="0"/>
        <w:rPr>
          <w:sz w:val="20"/>
          <w:szCs w:val="20"/>
        </w:rPr>
      </w:pPr>
      <w:r w:rsidRPr="00662DD5">
        <w:rPr>
          <w:sz w:val="20"/>
          <w:szCs w:val="20"/>
        </w:rPr>
        <w:t>Lisa 2</w:t>
      </w:r>
    </w:p>
    <w:p w14:paraId="2CE48CE8" w14:textId="77777777" w:rsidR="00412BBD" w:rsidRPr="00662DD5" w:rsidRDefault="00412BBD" w:rsidP="006939F3">
      <w:pPr>
        <w:ind w:left="4956"/>
        <w:jc w:val="right"/>
        <w:outlineLvl w:val="0"/>
        <w:rPr>
          <w:sz w:val="20"/>
          <w:szCs w:val="20"/>
        </w:rPr>
      </w:pPr>
      <w:r w:rsidRPr="00662DD5">
        <w:rPr>
          <w:sz w:val="20"/>
          <w:szCs w:val="20"/>
        </w:rPr>
        <w:t xml:space="preserve">RMK ja </w:t>
      </w:r>
      <w:r w:rsidR="004A4BC8" w:rsidRPr="00662DD5">
        <w:rPr>
          <w:bCs/>
          <w:sz w:val="20"/>
          <w:szCs w:val="20"/>
          <w:lang w:val="en-AU"/>
        </w:rPr>
        <w:fldChar w:fldCharType="begin"/>
      </w:r>
      <w:r w:rsidR="004A4BC8" w:rsidRPr="00662DD5">
        <w:rPr>
          <w:bCs/>
          <w:sz w:val="20"/>
          <w:szCs w:val="20"/>
          <w:lang w:val="fi-FI"/>
        </w:rPr>
        <w:instrText xml:space="preserve"> MACROBUTTON  AcceptAllChangesInDocAndStopTracking [Sisesta juriidilise isiku või FIE nimi] </w:instrText>
      </w:r>
      <w:r w:rsidR="004A4BC8" w:rsidRPr="00662DD5">
        <w:rPr>
          <w:bCs/>
          <w:sz w:val="20"/>
          <w:szCs w:val="20"/>
          <w:lang w:val="en-AU"/>
        </w:rPr>
        <w:fldChar w:fldCharType="end"/>
      </w:r>
      <w:r w:rsidRPr="00662DD5">
        <w:rPr>
          <w:sz w:val="20"/>
          <w:szCs w:val="20"/>
        </w:rPr>
        <w:t>vahelise</w:t>
      </w:r>
      <w:r w:rsidR="004A4BC8" w:rsidRPr="00662DD5">
        <w:rPr>
          <w:sz w:val="20"/>
          <w:szCs w:val="20"/>
        </w:rPr>
        <w:t xml:space="preserve"> </w:t>
      </w:r>
      <w:sdt>
        <w:sdtPr>
          <w:rPr>
            <w:sz w:val="20"/>
            <w:szCs w:val="20"/>
          </w:rPr>
          <w:id w:val="361476133"/>
          <w:placeholder>
            <w:docPart w:val="47E9E0044A1C4E7AAC63501FE2B1AF4E"/>
          </w:placeholder>
          <w:date>
            <w:dateFormat w:val="d.MM.yyyy"/>
            <w:lid w:val="et-EE"/>
            <w:storeMappedDataAs w:val="dateTime"/>
            <w:calendar w:val="gregorian"/>
          </w:date>
        </w:sdtPr>
        <w:sdtEndPr/>
        <w:sdtContent>
          <w:r w:rsidRPr="00662DD5">
            <w:rPr>
              <w:sz w:val="20"/>
              <w:szCs w:val="20"/>
            </w:rPr>
            <w:t>[Vali kuupäev]</w:t>
          </w:r>
        </w:sdtContent>
      </w:sdt>
      <w:r w:rsidRPr="00662DD5">
        <w:rPr>
          <w:sz w:val="20"/>
          <w:szCs w:val="20"/>
        </w:rPr>
        <w:t xml:space="preserve"> metsakasvatusteenuse töövõtu</w:t>
      </w:r>
      <w:r w:rsidRPr="00662DD5">
        <w:rPr>
          <w:sz w:val="20"/>
          <w:szCs w:val="20"/>
        </w:rPr>
        <w:softHyphen/>
        <w:t xml:space="preserve">lepingu nr </w:t>
      </w:r>
      <w:r w:rsidR="00873E29" w:rsidRPr="00662DD5">
        <w:rPr>
          <w:rStyle w:val="normal1"/>
          <w:smallCaps/>
          <w:sz w:val="20"/>
          <w:szCs w:val="20"/>
        </w:rPr>
        <w:t>3-2.5.3/</w:t>
      </w:r>
      <w:r w:rsidRPr="00662DD5">
        <w:rPr>
          <w:sz w:val="20"/>
          <w:szCs w:val="20"/>
          <w:lang w:val="en-AU"/>
        </w:rPr>
        <w:fldChar w:fldCharType="begin"/>
      </w:r>
      <w:r w:rsidRPr="00662DD5">
        <w:rPr>
          <w:sz w:val="20"/>
          <w:szCs w:val="20"/>
          <w:lang w:val="fi-FI"/>
        </w:rPr>
        <w:instrText xml:space="preserve"> MACROBUTTON  AcceptAllChangesInDocAndStopTracking [Sisesta number]</w:instrText>
      </w:r>
      <w:r w:rsidRPr="00662DD5">
        <w:rPr>
          <w:sz w:val="20"/>
          <w:szCs w:val="20"/>
        </w:rPr>
        <w:fldChar w:fldCharType="end"/>
      </w:r>
      <w:r w:rsidRPr="00662DD5">
        <w:rPr>
          <w:sz w:val="20"/>
          <w:szCs w:val="20"/>
        </w:rPr>
        <w:t xml:space="preserve"> juurde</w:t>
      </w:r>
    </w:p>
    <w:p w14:paraId="56FE7553" w14:textId="77777777" w:rsidR="00E62294" w:rsidRPr="00662DD5" w:rsidRDefault="00E62294" w:rsidP="006939F3">
      <w:pPr>
        <w:ind w:left="-720" w:firstLine="720"/>
        <w:jc w:val="right"/>
        <w:rPr>
          <w:rStyle w:val="normal1"/>
          <w:smallCaps/>
          <w:sz w:val="20"/>
          <w:szCs w:val="20"/>
        </w:rPr>
      </w:pPr>
    </w:p>
    <w:p w14:paraId="7AE7D135" w14:textId="77777777" w:rsidR="00412BBD" w:rsidRPr="00662DD5" w:rsidRDefault="00E62294" w:rsidP="00CB2362">
      <w:pPr>
        <w:jc w:val="center"/>
        <w:rPr>
          <w:sz w:val="20"/>
          <w:szCs w:val="20"/>
        </w:rPr>
      </w:pPr>
      <w:r w:rsidRPr="00662DD5">
        <w:rPr>
          <w:b/>
          <w:sz w:val="20"/>
          <w:szCs w:val="20"/>
        </w:rPr>
        <w:t>Hinnad</w:t>
      </w:r>
    </w:p>
    <w:p w14:paraId="2A51D936" w14:textId="77777777" w:rsidR="00873E29" w:rsidRPr="00662DD5" w:rsidRDefault="00873E29" w:rsidP="00F178E8">
      <w:pPr>
        <w:pStyle w:val="NormalWeb"/>
        <w:jc w:val="right"/>
        <w:rPr>
          <w:sz w:val="20"/>
          <w:szCs w:val="20"/>
          <w:lang w:val="et-EE"/>
        </w:rPr>
      </w:pPr>
      <w:r w:rsidRPr="00662DD5">
        <w:rPr>
          <w:rFonts w:eastAsia="Calibri"/>
          <w:sz w:val="20"/>
          <w:szCs w:val="20"/>
          <w:lang w:val="et-EE"/>
        </w:rPr>
        <w:t>(hiliseima digitaalallkirja kuupäev)</w:t>
      </w:r>
    </w:p>
    <w:p w14:paraId="2106C94E" w14:textId="77777777" w:rsidR="00E62294" w:rsidRPr="00662DD5" w:rsidRDefault="004C49EE" w:rsidP="003443C7">
      <w:pPr>
        <w:jc w:val="both"/>
        <w:rPr>
          <w:sz w:val="20"/>
          <w:szCs w:val="20"/>
        </w:rPr>
      </w:pPr>
      <w:r w:rsidRPr="00662DD5">
        <w:rPr>
          <w:bCs/>
          <w:sz w:val="20"/>
          <w:szCs w:val="20"/>
        </w:rPr>
        <w:t>Riigimetsa Majandamise Keskus,</w:t>
      </w:r>
      <w:r w:rsidRPr="00662DD5">
        <w:rPr>
          <w:sz w:val="20"/>
          <w:szCs w:val="20"/>
        </w:rPr>
        <w:t xml:space="preserve"> </w:t>
      </w:r>
      <w:r w:rsidRPr="00662DD5">
        <w:rPr>
          <w:bCs/>
          <w:sz w:val="20"/>
          <w:szCs w:val="20"/>
        </w:rPr>
        <w:t xml:space="preserve">edaspidi </w:t>
      </w:r>
      <w:r w:rsidRPr="00662DD5">
        <w:rPr>
          <w:b/>
          <w:bCs/>
          <w:sz w:val="20"/>
          <w:szCs w:val="20"/>
        </w:rPr>
        <w:t>RMK</w:t>
      </w:r>
      <w:r w:rsidRPr="00662DD5">
        <w:rPr>
          <w:bCs/>
          <w:sz w:val="20"/>
          <w:szCs w:val="20"/>
        </w:rPr>
        <w:t xml:space="preserve"> või </w:t>
      </w:r>
      <w:r w:rsidRPr="00662DD5">
        <w:rPr>
          <w:b/>
          <w:bCs/>
          <w:sz w:val="20"/>
          <w:szCs w:val="20"/>
        </w:rPr>
        <w:t>tellija</w:t>
      </w:r>
      <w:r w:rsidR="00873E29" w:rsidRPr="00662DD5">
        <w:rPr>
          <w:b/>
          <w:sz w:val="20"/>
          <w:szCs w:val="20"/>
        </w:rPr>
        <w:t>,</w:t>
      </w:r>
      <w:r w:rsidR="00873E29" w:rsidRPr="00662DD5">
        <w:rPr>
          <w:sz w:val="20"/>
          <w:szCs w:val="20"/>
        </w:rPr>
        <w:t xml:space="preserve"> ja</w:t>
      </w:r>
      <w:r w:rsidR="004A4BC8" w:rsidRPr="00662DD5">
        <w:rPr>
          <w:bCs/>
          <w:sz w:val="20"/>
          <w:szCs w:val="20"/>
        </w:rPr>
        <w:t xml:space="preserve"> </w:t>
      </w:r>
      <w:r w:rsidR="004A4BC8" w:rsidRPr="00662DD5">
        <w:rPr>
          <w:bCs/>
          <w:sz w:val="20"/>
          <w:szCs w:val="20"/>
          <w:lang w:val="en-AU"/>
        </w:rPr>
        <w:fldChar w:fldCharType="begin"/>
      </w:r>
      <w:r w:rsidR="004A4BC8" w:rsidRPr="00662DD5">
        <w:rPr>
          <w:bCs/>
          <w:sz w:val="20"/>
          <w:szCs w:val="20"/>
        </w:rPr>
        <w:instrText xml:space="preserve"> MACROBUTTON  AcceptAllChangesInDocAndStopTracking [Sisesta juriidilise isiku või FIE nimi] </w:instrText>
      </w:r>
      <w:r w:rsidR="004A4BC8" w:rsidRPr="00662DD5">
        <w:rPr>
          <w:bCs/>
          <w:sz w:val="20"/>
          <w:szCs w:val="20"/>
          <w:lang w:val="en-AU"/>
        </w:rPr>
        <w:fldChar w:fldCharType="end"/>
      </w:r>
      <w:r w:rsidR="00873E29" w:rsidRPr="00662DD5">
        <w:rPr>
          <w:bCs/>
          <w:sz w:val="20"/>
          <w:szCs w:val="20"/>
        </w:rPr>
        <w:t>, edaspidi</w:t>
      </w:r>
      <w:r w:rsidR="00873E29" w:rsidRPr="00662DD5">
        <w:rPr>
          <w:b/>
          <w:bCs/>
          <w:sz w:val="20"/>
          <w:szCs w:val="20"/>
        </w:rPr>
        <w:t xml:space="preserve"> töövõtja, </w:t>
      </w:r>
      <w:r w:rsidR="00E62294" w:rsidRPr="00662DD5">
        <w:rPr>
          <w:sz w:val="20"/>
          <w:szCs w:val="20"/>
        </w:rPr>
        <w:t>leppisid kokku</w:t>
      </w:r>
      <w:r w:rsidR="00382895" w:rsidRPr="00662DD5">
        <w:rPr>
          <w:sz w:val="20"/>
          <w:szCs w:val="20"/>
        </w:rPr>
        <w:t xml:space="preserve"> hinnad järgnevalt</w:t>
      </w:r>
      <w:r w:rsidR="00E62294" w:rsidRPr="00662DD5">
        <w:rPr>
          <w:sz w:val="20"/>
          <w:szCs w:val="20"/>
        </w:rPr>
        <w:t xml:space="preserve">: </w:t>
      </w:r>
    </w:p>
    <w:p w14:paraId="1C658344" w14:textId="77777777" w:rsidR="009960AE" w:rsidRPr="00662DD5" w:rsidRDefault="009960AE" w:rsidP="003443C7">
      <w:pPr>
        <w:jc w:val="both"/>
        <w:rPr>
          <w:sz w:val="20"/>
          <w:szCs w:val="20"/>
        </w:rPr>
      </w:pPr>
    </w:p>
    <w:p w14:paraId="7D697794" w14:textId="77777777" w:rsidR="009960AE" w:rsidRPr="00662DD5" w:rsidRDefault="009960AE" w:rsidP="003443C7">
      <w:pPr>
        <w:pStyle w:val="ListParagraph"/>
        <w:numPr>
          <w:ilvl w:val="0"/>
          <w:numId w:val="8"/>
        </w:numPr>
        <w:ind w:left="284" w:hanging="284"/>
        <w:jc w:val="both"/>
        <w:rPr>
          <w:sz w:val="20"/>
          <w:szCs w:val="20"/>
        </w:rPr>
      </w:pPr>
      <w:r w:rsidRPr="00662DD5">
        <w:rPr>
          <w:sz w:val="20"/>
          <w:szCs w:val="20"/>
        </w:rPr>
        <w:t xml:space="preserve">Istutamine, looduslikule uuenemisele kaasaaitamine (LUK) ja metsauuenduse täiendamine  (MUT), </w:t>
      </w:r>
      <w:r w:rsidR="004C49EE" w:rsidRPr="00662DD5">
        <w:rPr>
          <w:sz w:val="20"/>
          <w:szCs w:val="20"/>
        </w:rPr>
        <w:t>eurot</w:t>
      </w:r>
      <w:r w:rsidRPr="00662DD5">
        <w:rPr>
          <w:sz w:val="20"/>
          <w:szCs w:val="20"/>
        </w:rPr>
        <w:t>/tk:</w:t>
      </w:r>
    </w:p>
    <w:p w14:paraId="521D6B97" w14:textId="77777777" w:rsidR="00AF04D9" w:rsidRPr="00662DD5" w:rsidRDefault="00AF04D9" w:rsidP="003443C7">
      <w:pPr>
        <w:jc w:val="both"/>
        <w:rPr>
          <w:sz w:val="20"/>
          <w:szCs w:val="20"/>
        </w:rPr>
      </w:pPr>
    </w:p>
    <w:tbl>
      <w:tblPr>
        <w:tblW w:w="9080" w:type="dxa"/>
        <w:tblInd w:w="80" w:type="dxa"/>
        <w:tblCellMar>
          <w:left w:w="70" w:type="dxa"/>
          <w:right w:w="70" w:type="dxa"/>
        </w:tblCellMar>
        <w:tblLook w:val="04A0" w:firstRow="1" w:lastRow="0" w:firstColumn="1" w:lastColumn="0" w:noHBand="0" w:noVBand="1"/>
      </w:tblPr>
      <w:tblGrid>
        <w:gridCol w:w="1240"/>
        <w:gridCol w:w="2380"/>
        <w:gridCol w:w="1180"/>
        <w:gridCol w:w="1140"/>
        <w:gridCol w:w="1360"/>
        <w:gridCol w:w="1780"/>
      </w:tblGrid>
      <w:tr w:rsidR="00AF04D9" w:rsidRPr="00662DD5" w14:paraId="3F791710" w14:textId="77777777" w:rsidTr="00AF04D9">
        <w:trPr>
          <w:trHeight w:val="750"/>
        </w:trPr>
        <w:tc>
          <w:tcPr>
            <w:tcW w:w="12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DB55F63" w14:textId="77777777" w:rsidR="00AF04D9" w:rsidRPr="00662DD5" w:rsidRDefault="00AF04D9" w:rsidP="003443C7">
            <w:pPr>
              <w:jc w:val="both"/>
              <w:rPr>
                <w:color w:val="000000"/>
                <w:sz w:val="20"/>
                <w:szCs w:val="20"/>
                <w:lang w:eastAsia="et-EE"/>
              </w:rPr>
            </w:pPr>
            <w:r w:rsidRPr="00662DD5">
              <w:rPr>
                <w:color w:val="000000"/>
                <w:sz w:val="20"/>
                <w:szCs w:val="20"/>
                <w:lang w:eastAsia="et-EE"/>
              </w:rPr>
              <w:t>Puuliik</w:t>
            </w:r>
          </w:p>
        </w:tc>
        <w:tc>
          <w:tcPr>
            <w:tcW w:w="23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2194982" w14:textId="77777777" w:rsidR="00AF04D9" w:rsidRPr="00662DD5" w:rsidRDefault="00AF04D9" w:rsidP="003443C7">
            <w:pPr>
              <w:jc w:val="both"/>
              <w:rPr>
                <w:color w:val="000000"/>
                <w:sz w:val="20"/>
                <w:szCs w:val="20"/>
                <w:lang w:eastAsia="et-EE"/>
              </w:rPr>
            </w:pPr>
            <w:r w:rsidRPr="00662DD5">
              <w:rPr>
                <w:color w:val="000000"/>
                <w:sz w:val="20"/>
                <w:szCs w:val="20"/>
                <w:lang w:eastAsia="et-EE"/>
              </w:rPr>
              <w:t>Taimetüüp ja maapinna ettevalmistus istutamisel</w:t>
            </w:r>
          </w:p>
        </w:tc>
        <w:tc>
          <w:tcPr>
            <w:tcW w:w="232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F25D352" w14:textId="77777777" w:rsidR="00AF04D9" w:rsidRPr="00662DD5" w:rsidRDefault="00AF04D9" w:rsidP="003443C7">
            <w:pPr>
              <w:jc w:val="both"/>
              <w:rPr>
                <w:color w:val="000000"/>
                <w:sz w:val="20"/>
                <w:szCs w:val="20"/>
                <w:lang w:eastAsia="et-EE"/>
              </w:rPr>
            </w:pPr>
            <w:r w:rsidRPr="00662DD5">
              <w:rPr>
                <w:color w:val="000000"/>
                <w:sz w:val="20"/>
                <w:szCs w:val="20"/>
                <w:lang w:eastAsia="et-EE"/>
              </w:rPr>
              <w:t>Istutamine</w:t>
            </w:r>
          </w:p>
        </w:tc>
        <w:tc>
          <w:tcPr>
            <w:tcW w:w="314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928DB7D" w14:textId="77777777" w:rsidR="00AF04D9" w:rsidRPr="00662DD5" w:rsidRDefault="00AF04D9" w:rsidP="003443C7">
            <w:pPr>
              <w:jc w:val="both"/>
              <w:rPr>
                <w:color w:val="000000"/>
                <w:sz w:val="20"/>
                <w:szCs w:val="20"/>
                <w:lang w:eastAsia="et-EE"/>
              </w:rPr>
            </w:pPr>
            <w:r w:rsidRPr="00662DD5">
              <w:rPr>
                <w:color w:val="000000"/>
                <w:sz w:val="20"/>
                <w:szCs w:val="20"/>
                <w:lang w:eastAsia="et-EE"/>
              </w:rPr>
              <w:t>LUK ja MUT</w:t>
            </w:r>
          </w:p>
        </w:tc>
      </w:tr>
      <w:tr w:rsidR="00AF04D9" w:rsidRPr="00662DD5" w14:paraId="36490431" w14:textId="77777777" w:rsidTr="00AF04D9">
        <w:trPr>
          <w:trHeight w:val="1068"/>
        </w:trPr>
        <w:tc>
          <w:tcPr>
            <w:tcW w:w="1240" w:type="dxa"/>
            <w:vMerge/>
            <w:tcBorders>
              <w:top w:val="single" w:sz="8" w:space="0" w:color="auto"/>
              <w:left w:val="single" w:sz="8" w:space="0" w:color="auto"/>
              <w:bottom w:val="single" w:sz="8" w:space="0" w:color="000000"/>
              <w:right w:val="single" w:sz="8" w:space="0" w:color="auto"/>
            </w:tcBorders>
            <w:vAlign w:val="center"/>
            <w:hideMark/>
          </w:tcPr>
          <w:p w14:paraId="237693AF" w14:textId="77777777" w:rsidR="00AF04D9" w:rsidRPr="00662DD5" w:rsidRDefault="00AF04D9" w:rsidP="003443C7">
            <w:pPr>
              <w:jc w:val="both"/>
              <w:rPr>
                <w:color w:val="000000"/>
                <w:sz w:val="20"/>
                <w:szCs w:val="20"/>
                <w:lang w:eastAsia="et-EE"/>
              </w:rPr>
            </w:pPr>
          </w:p>
        </w:tc>
        <w:tc>
          <w:tcPr>
            <w:tcW w:w="2380" w:type="dxa"/>
            <w:vMerge/>
            <w:tcBorders>
              <w:top w:val="single" w:sz="8" w:space="0" w:color="auto"/>
              <w:left w:val="single" w:sz="8" w:space="0" w:color="auto"/>
              <w:bottom w:val="single" w:sz="8" w:space="0" w:color="000000"/>
              <w:right w:val="single" w:sz="8" w:space="0" w:color="auto"/>
            </w:tcBorders>
            <w:vAlign w:val="center"/>
            <w:hideMark/>
          </w:tcPr>
          <w:p w14:paraId="170C765F" w14:textId="77777777" w:rsidR="00AF04D9" w:rsidRPr="00662DD5" w:rsidRDefault="00AF04D9" w:rsidP="003443C7">
            <w:pPr>
              <w:jc w:val="both"/>
              <w:rPr>
                <w:color w:val="000000"/>
                <w:sz w:val="20"/>
                <w:szCs w:val="20"/>
                <w:lang w:eastAsia="et-EE"/>
              </w:rPr>
            </w:pPr>
          </w:p>
        </w:tc>
        <w:tc>
          <w:tcPr>
            <w:tcW w:w="1180" w:type="dxa"/>
            <w:tcBorders>
              <w:top w:val="nil"/>
              <w:left w:val="nil"/>
              <w:bottom w:val="single" w:sz="8" w:space="0" w:color="auto"/>
              <w:right w:val="single" w:sz="8" w:space="0" w:color="auto"/>
            </w:tcBorders>
            <w:shd w:val="clear" w:color="auto" w:fill="auto"/>
            <w:vAlign w:val="center"/>
            <w:hideMark/>
          </w:tcPr>
          <w:p w14:paraId="5425CD2A" w14:textId="77777777" w:rsidR="00AF04D9" w:rsidRPr="00662DD5" w:rsidRDefault="00AF04D9" w:rsidP="003443C7">
            <w:pPr>
              <w:jc w:val="both"/>
              <w:rPr>
                <w:color w:val="000000"/>
                <w:sz w:val="20"/>
                <w:szCs w:val="20"/>
                <w:lang w:eastAsia="et-EE"/>
              </w:rPr>
            </w:pPr>
            <w:r w:rsidRPr="00662DD5">
              <w:rPr>
                <w:color w:val="000000"/>
                <w:sz w:val="20"/>
                <w:szCs w:val="20"/>
                <w:lang w:eastAsia="et-EE"/>
              </w:rPr>
              <w:t>Ühikuhind (€/tk) ilma taime veota</w:t>
            </w:r>
          </w:p>
        </w:tc>
        <w:tc>
          <w:tcPr>
            <w:tcW w:w="1140" w:type="dxa"/>
            <w:tcBorders>
              <w:top w:val="nil"/>
              <w:left w:val="nil"/>
              <w:bottom w:val="single" w:sz="8" w:space="0" w:color="auto"/>
              <w:right w:val="single" w:sz="8" w:space="0" w:color="auto"/>
            </w:tcBorders>
            <w:shd w:val="clear" w:color="auto" w:fill="auto"/>
            <w:vAlign w:val="center"/>
            <w:hideMark/>
          </w:tcPr>
          <w:p w14:paraId="493C9601" w14:textId="77777777" w:rsidR="00AF04D9" w:rsidRPr="00662DD5" w:rsidRDefault="00AF04D9" w:rsidP="003443C7">
            <w:pPr>
              <w:jc w:val="both"/>
              <w:rPr>
                <w:color w:val="000000"/>
                <w:sz w:val="20"/>
                <w:szCs w:val="20"/>
                <w:lang w:eastAsia="et-EE"/>
              </w:rPr>
            </w:pPr>
            <w:r w:rsidRPr="00662DD5">
              <w:rPr>
                <w:color w:val="000000"/>
                <w:sz w:val="20"/>
                <w:szCs w:val="20"/>
                <w:lang w:eastAsia="et-EE"/>
              </w:rPr>
              <w:t>Ühikuhind (€/tk) koos taime veoga*</w:t>
            </w:r>
          </w:p>
        </w:tc>
        <w:tc>
          <w:tcPr>
            <w:tcW w:w="1360" w:type="dxa"/>
            <w:tcBorders>
              <w:top w:val="nil"/>
              <w:left w:val="nil"/>
              <w:bottom w:val="single" w:sz="8" w:space="0" w:color="auto"/>
              <w:right w:val="single" w:sz="8" w:space="0" w:color="auto"/>
            </w:tcBorders>
            <w:shd w:val="clear" w:color="auto" w:fill="auto"/>
            <w:vAlign w:val="center"/>
            <w:hideMark/>
          </w:tcPr>
          <w:p w14:paraId="345384B9" w14:textId="77777777" w:rsidR="00AF04D9" w:rsidRPr="00662DD5" w:rsidRDefault="00AF04D9" w:rsidP="003443C7">
            <w:pPr>
              <w:jc w:val="both"/>
              <w:rPr>
                <w:color w:val="000000"/>
                <w:sz w:val="20"/>
                <w:szCs w:val="20"/>
                <w:lang w:eastAsia="et-EE"/>
              </w:rPr>
            </w:pPr>
            <w:r w:rsidRPr="00662DD5">
              <w:rPr>
                <w:color w:val="000000"/>
                <w:sz w:val="20"/>
                <w:szCs w:val="20"/>
                <w:lang w:eastAsia="et-EE"/>
              </w:rPr>
              <w:t>Ühikuhind (€/tk) ilma taime veota</w:t>
            </w:r>
          </w:p>
        </w:tc>
        <w:tc>
          <w:tcPr>
            <w:tcW w:w="1780" w:type="dxa"/>
            <w:tcBorders>
              <w:top w:val="nil"/>
              <w:left w:val="nil"/>
              <w:bottom w:val="single" w:sz="8" w:space="0" w:color="auto"/>
              <w:right w:val="single" w:sz="8" w:space="0" w:color="auto"/>
            </w:tcBorders>
            <w:shd w:val="clear" w:color="auto" w:fill="auto"/>
            <w:vAlign w:val="center"/>
            <w:hideMark/>
          </w:tcPr>
          <w:p w14:paraId="03177751" w14:textId="77777777" w:rsidR="00AF04D9" w:rsidRPr="00662DD5" w:rsidRDefault="00AF04D9" w:rsidP="003443C7">
            <w:pPr>
              <w:jc w:val="both"/>
              <w:rPr>
                <w:color w:val="000000"/>
                <w:sz w:val="20"/>
                <w:szCs w:val="20"/>
                <w:lang w:eastAsia="et-EE"/>
              </w:rPr>
            </w:pPr>
            <w:r w:rsidRPr="00662DD5">
              <w:rPr>
                <w:color w:val="000000"/>
                <w:sz w:val="20"/>
                <w:szCs w:val="20"/>
                <w:lang w:eastAsia="et-EE"/>
              </w:rPr>
              <w:t>Ühikuhind (€/tk) koos taime veoga*</w:t>
            </w:r>
          </w:p>
        </w:tc>
      </w:tr>
      <w:tr w:rsidR="00AF04D9" w:rsidRPr="00662DD5" w14:paraId="77628DB4"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2A329443" w14:textId="77777777" w:rsidR="00AF04D9" w:rsidRPr="00662DD5" w:rsidRDefault="00AF04D9" w:rsidP="003443C7">
            <w:pPr>
              <w:jc w:val="both"/>
              <w:rPr>
                <w:color w:val="000000"/>
                <w:sz w:val="20"/>
                <w:szCs w:val="20"/>
                <w:lang w:eastAsia="et-EE"/>
              </w:rPr>
            </w:pPr>
            <w:r w:rsidRPr="00662DD5">
              <w:rPr>
                <w:color w:val="000000"/>
                <w:sz w:val="20"/>
                <w:szCs w:val="20"/>
                <w:lang w:eastAsia="et-EE"/>
              </w:rPr>
              <w:t>MA</w:t>
            </w:r>
          </w:p>
        </w:tc>
        <w:tc>
          <w:tcPr>
            <w:tcW w:w="2380" w:type="dxa"/>
            <w:tcBorders>
              <w:top w:val="nil"/>
              <w:left w:val="nil"/>
              <w:bottom w:val="single" w:sz="8" w:space="0" w:color="auto"/>
              <w:right w:val="single" w:sz="8" w:space="0" w:color="auto"/>
            </w:tcBorders>
            <w:shd w:val="clear" w:color="auto" w:fill="auto"/>
            <w:noWrap/>
            <w:vAlign w:val="center"/>
            <w:hideMark/>
          </w:tcPr>
          <w:p w14:paraId="716E8B41" w14:textId="77777777" w:rsidR="00AF04D9" w:rsidRPr="00662DD5" w:rsidRDefault="00AF04D9" w:rsidP="003443C7">
            <w:pPr>
              <w:jc w:val="both"/>
              <w:rPr>
                <w:color w:val="000000"/>
                <w:sz w:val="20"/>
                <w:szCs w:val="20"/>
                <w:lang w:eastAsia="et-EE"/>
              </w:rPr>
            </w:pPr>
            <w:r w:rsidRPr="00662DD5">
              <w:rPr>
                <w:color w:val="000000"/>
                <w:sz w:val="20"/>
                <w:szCs w:val="20"/>
                <w:lang w:eastAsia="et-EE"/>
              </w:rPr>
              <w:t>Pott</w:t>
            </w:r>
          </w:p>
        </w:tc>
        <w:tc>
          <w:tcPr>
            <w:tcW w:w="1180" w:type="dxa"/>
            <w:tcBorders>
              <w:top w:val="nil"/>
              <w:left w:val="nil"/>
              <w:bottom w:val="single" w:sz="8" w:space="0" w:color="auto"/>
              <w:right w:val="single" w:sz="8" w:space="0" w:color="auto"/>
            </w:tcBorders>
            <w:shd w:val="clear" w:color="auto" w:fill="auto"/>
            <w:noWrap/>
            <w:vAlign w:val="center"/>
            <w:hideMark/>
          </w:tcPr>
          <w:p w14:paraId="38E1304E"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3206E532"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4D93863B"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2F9161D2"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r>
      <w:tr w:rsidR="00AF04D9" w:rsidRPr="00662DD5" w14:paraId="0D33F160"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1AE3191F" w14:textId="77777777" w:rsidR="00AF04D9" w:rsidRPr="00662DD5" w:rsidRDefault="00AF04D9" w:rsidP="003443C7">
            <w:pPr>
              <w:jc w:val="both"/>
              <w:rPr>
                <w:color w:val="000000"/>
                <w:sz w:val="20"/>
                <w:szCs w:val="20"/>
                <w:lang w:eastAsia="et-EE"/>
              </w:rPr>
            </w:pPr>
            <w:r w:rsidRPr="00662DD5">
              <w:rPr>
                <w:color w:val="000000"/>
                <w:sz w:val="20"/>
                <w:szCs w:val="20"/>
                <w:lang w:eastAsia="et-EE"/>
              </w:rPr>
              <w:t>KU</w:t>
            </w:r>
          </w:p>
        </w:tc>
        <w:tc>
          <w:tcPr>
            <w:tcW w:w="2380" w:type="dxa"/>
            <w:tcBorders>
              <w:top w:val="nil"/>
              <w:left w:val="nil"/>
              <w:bottom w:val="single" w:sz="8" w:space="0" w:color="auto"/>
              <w:right w:val="single" w:sz="8" w:space="0" w:color="auto"/>
            </w:tcBorders>
            <w:shd w:val="clear" w:color="auto" w:fill="auto"/>
            <w:noWrap/>
            <w:vAlign w:val="center"/>
            <w:hideMark/>
          </w:tcPr>
          <w:p w14:paraId="15476EF0" w14:textId="77777777" w:rsidR="00AF04D9" w:rsidRPr="00662DD5" w:rsidRDefault="00AF04D9" w:rsidP="003443C7">
            <w:pPr>
              <w:jc w:val="both"/>
              <w:rPr>
                <w:color w:val="000000"/>
                <w:sz w:val="20"/>
                <w:szCs w:val="20"/>
                <w:lang w:eastAsia="et-EE"/>
              </w:rPr>
            </w:pPr>
            <w:r w:rsidRPr="00662DD5">
              <w:rPr>
                <w:color w:val="000000"/>
                <w:sz w:val="20"/>
                <w:szCs w:val="20"/>
                <w:lang w:eastAsia="et-EE"/>
              </w:rPr>
              <w:t>Ava</w:t>
            </w:r>
          </w:p>
        </w:tc>
        <w:tc>
          <w:tcPr>
            <w:tcW w:w="1180" w:type="dxa"/>
            <w:tcBorders>
              <w:top w:val="nil"/>
              <w:left w:val="nil"/>
              <w:bottom w:val="single" w:sz="8" w:space="0" w:color="auto"/>
              <w:right w:val="single" w:sz="8" w:space="0" w:color="auto"/>
            </w:tcBorders>
            <w:shd w:val="clear" w:color="auto" w:fill="auto"/>
            <w:noWrap/>
            <w:vAlign w:val="center"/>
            <w:hideMark/>
          </w:tcPr>
          <w:p w14:paraId="7077BB43"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3C57DD85"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11DA0B9D"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74FC46C5"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r>
      <w:tr w:rsidR="00AF04D9" w:rsidRPr="00662DD5" w14:paraId="03586A76"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1CBFA274" w14:textId="77777777" w:rsidR="00AF04D9" w:rsidRPr="00662DD5" w:rsidRDefault="00AF04D9" w:rsidP="003443C7">
            <w:pPr>
              <w:jc w:val="both"/>
              <w:rPr>
                <w:color w:val="000000"/>
                <w:sz w:val="20"/>
                <w:szCs w:val="20"/>
                <w:lang w:eastAsia="et-EE"/>
              </w:rPr>
            </w:pPr>
            <w:r w:rsidRPr="00662DD5">
              <w:rPr>
                <w:color w:val="000000"/>
                <w:sz w:val="20"/>
                <w:szCs w:val="20"/>
                <w:lang w:eastAsia="et-EE"/>
              </w:rPr>
              <w:t>KU</w:t>
            </w:r>
          </w:p>
        </w:tc>
        <w:tc>
          <w:tcPr>
            <w:tcW w:w="2380" w:type="dxa"/>
            <w:tcBorders>
              <w:top w:val="nil"/>
              <w:left w:val="nil"/>
              <w:bottom w:val="single" w:sz="8" w:space="0" w:color="auto"/>
              <w:right w:val="single" w:sz="8" w:space="0" w:color="auto"/>
            </w:tcBorders>
            <w:shd w:val="clear" w:color="auto" w:fill="auto"/>
            <w:noWrap/>
            <w:vAlign w:val="center"/>
            <w:hideMark/>
          </w:tcPr>
          <w:p w14:paraId="7EC806EA" w14:textId="77777777" w:rsidR="00AF04D9" w:rsidRPr="00662DD5" w:rsidRDefault="00AF04D9" w:rsidP="003443C7">
            <w:pPr>
              <w:jc w:val="both"/>
              <w:rPr>
                <w:color w:val="000000"/>
                <w:sz w:val="20"/>
                <w:szCs w:val="20"/>
                <w:lang w:eastAsia="et-EE"/>
              </w:rPr>
            </w:pPr>
            <w:r w:rsidRPr="00662DD5">
              <w:rPr>
                <w:color w:val="000000"/>
                <w:sz w:val="20"/>
                <w:szCs w:val="20"/>
                <w:lang w:eastAsia="et-EE"/>
              </w:rPr>
              <w:t>Pott</w:t>
            </w:r>
          </w:p>
        </w:tc>
        <w:tc>
          <w:tcPr>
            <w:tcW w:w="1180" w:type="dxa"/>
            <w:tcBorders>
              <w:top w:val="nil"/>
              <w:left w:val="nil"/>
              <w:bottom w:val="single" w:sz="8" w:space="0" w:color="auto"/>
              <w:right w:val="single" w:sz="8" w:space="0" w:color="auto"/>
            </w:tcBorders>
            <w:shd w:val="clear" w:color="auto" w:fill="auto"/>
            <w:noWrap/>
            <w:vAlign w:val="center"/>
            <w:hideMark/>
          </w:tcPr>
          <w:p w14:paraId="5ABE49D9"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5123FA00"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6C3AA89D"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21638E57"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r>
      <w:tr w:rsidR="00AF04D9" w:rsidRPr="00662DD5" w14:paraId="4E5A60B5"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71F8F5F3" w14:textId="77777777" w:rsidR="00AF04D9" w:rsidRPr="00662DD5" w:rsidRDefault="00AF04D9" w:rsidP="003443C7">
            <w:pPr>
              <w:jc w:val="both"/>
              <w:rPr>
                <w:color w:val="000000"/>
                <w:sz w:val="20"/>
                <w:szCs w:val="20"/>
                <w:lang w:eastAsia="et-EE"/>
              </w:rPr>
            </w:pPr>
            <w:r w:rsidRPr="00662DD5">
              <w:rPr>
                <w:color w:val="000000"/>
                <w:sz w:val="20"/>
                <w:szCs w:val="20"/>
                <w:lang w:eastAsia="et-EE"/>
              </w:rPr>
              <w:t>KU</w:t>
            </w:r>
          </w:p>
        </w:tc>
        <w:tc>
          <w:tcPr>
            <w:tcW w:w="2380" w:type="dxa"/>
            <w:tcBorders>
              <w:top w:val="nil"/>
              <w:left w:val="nil"/>
              <w:bottom w:val="single" w:sz="8" w:space="0" w:color="auto"/>
              <w:right w:val="single" w:sz="8" w:space="0" w:color="auto"/>
            </w:tcBorders>
            <w:shd w:val="clear" w:color="auto" w:fill="auto"/>
            <w:noWrap/>
            <w:vAlign w:val="center"/>
            <w:hideMark/>
          </w:tcPr>
          <w:p w14:paraId="7700573F" w14:textId="77777777" w:rsidR="00AF04D9" w:rsidRPr="00662DD5" w:rsidRDefault="00AF04D9" w:rsidP="003443C7">
            <w:pPr>
              <w:jc w:val="both"/>
              <w:rPr>
                <w:color w:val="000000"/>
                <w:sz w:val="20"/>
                <w:szCs w:val="20"/>
                <w:lang w:eastAsia="et-EE"/>
              </w:rPr>
            </w:pPr>
            <w:r w:rsidRPr="00662DD5">
              <w:rPr>
                <w:color w:val="000000"/>
                <w:sz w:val="20"/>
                <w:szCs w:val="20"/>
                <w:lang w:eastAsia="et-EE"/>
              </w:rPr>
              <w:t>Ava ilma MP</w:t>
            </w:r>
          </w:p>
        </w:tc>
        <w:tc>
          <w:tcPr>
            <w:tcW w:w="1180" w:type="dxa"/>
            <w:tcBorders>
              <w:top w:val="nil"/>
              <w:left w:val="nil"/>
              <w:bottom w:val="single" w:sz="8" w:space="0" w:color="auto"/>
              <w:right w:val="single" w:sz="8" w:space="0" w:color="auto"/>
            </w:tcBorders>
            <w:shd w:val="clear" w:color="auto" w:fill="auto"/>
            <w:noWrap/>
            <w:vAlign w:val="center"/>
            <w:hideMark/>
          </w:tcPr>
          <w:p w14:paraId="63200259"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5E06F0EA"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4B552004"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1BBA1F95"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r>
      <w:tr w:rsidR="00AF04D9" w:rsidRPr="00662DD5" w14:paraId="207B3938"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7C3CE7D3" w14:textId="77777777" w:rsidR="00AF04D9" w:rsidRPr="00662DD5" w:rsidRDefault="00AF04D9" w:rsidP="003443C7">
            <w:pPr>
              <w:jc w:val="both"/>
              <w:rPr>
                <w:color w:val="000000"/>
                <w:sz w:val="20"/>
                <w:szCs w:val="20"/>
                <w:lang w:eastAsia="et-EE"/>
              </w:rPr>
            </w:pPr>
            <w:r w:rsidRPr="00662DD5">
              <w:rPr>
                <w:color w:val="000000"/>
                <w:sz w:val="20"/>
                <w:szCs w:val="20"/>
                <w:lang w:eastAsia="et-EE"/>
              </w:rPr>
              <w:t>KS</w:t>
            </w:r>
          </w:p>
        </w:tc>
        <w:tc>
          <w:tcPr>
            <w:tcW w:w="2380" w:type="dxa"/>
            <w:tcBorders>
              <w:top w:val="nil"/>
              <w:left w:val="nil"/>
              <w:bottom w:val="single" w:sz="8" w:space="0" w:color="auto"/>
              <w:right w:val="single" w:sz="8" w:space="0" w:color="auto"/>
            </w:tcBorders>
            <w:shd w:val="clear" w:color="auto" w:fill="auto"/>
            <w:noWrap/>
            <w:vAlign w:val="center"/>
            <w:hideMark/>
          </w:tcPr>
          <w:p w14:paraId="47969552" w14:textId="77777777" w:rsidR="00AF04D9" w:rsidRPr="00662DD5" w:rsidRDefault="00AF04D9" w:rsidP="003443C7">
            <w:pPr>
              <w:jc w:val="both"/>
              <w:rPr>
                <w:color w:val="000000"/>
                <w:sz w:val="20"/>
                <w:szCs w:val="20"/>
                <w:lang w:eastAsia="et-EE"/>
              </w:rPr>
            </w:pPr>
            <w:r w:rsidRPr="00662DD5">
              <w:rPr>
                <w:color w:val="000000"/>
                <w:sz w:val="20"/>
                <w:szCs w:val="20"/>
                <w:lang w:eastAsia="et-EE"/>
              </w:rPr>
              <w:t>Ava</w:t>
            </w:r>
          </w:p>
        </w:tc>
        <w:tc>
          <w:tcPr>
            <w:tcW w:w="1180" w:type="dxa"/>
            <w:tcBorders>
              <w:top w:val="nil"/>
              <w:left w:val="nil"/>
              <w:bottom w:val="single" w:sz="8" w:space="0" w:color="auto"/>
              <w:right w:val="single" w:sz="8" w:space="0" w:color="auto"/>
            </w:tcBorders>
            <w:shd w:val="clear" w:color="auto" w:fill="auto"/>
            <w:noWrap/>
            <w:vAlign w:val="center"/>
            <w:hideMark/>
          </w:tcPr>
          <w:p w14:paraId="76EB3471"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3847C218"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33EDF40D"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4AB86EB0"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r>
      <w:tr w:rsidR="00AF04D9" w:rsidRPr="00662DD5" w14:paraId="7793CF9C"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1EF83330" w14:textId="77777777" w:rsidR="00AF04D9" w:rsidRPr="00662DD5" w:rsidRDefault="00AF04D9" w:rsidP="003443C7">
            <w:pPr>
              <w:jc w:val="both"/>
              <w:rPr>
                <w:color w:val="000000"/>
                <w:sz w:val="20"/>
                <w:szCs w:val="20"/>
                <w:lang w:eastAsia="et-EE"/>
              </w:rPr>
            </w:pPr>
            <w:r w:rsidRPr="00662DD5">
              <w:rPr>
                <w:color w:val="000000"/>
                <w:sz w:val="20"/>
                <w:szCs w:val="20"/>
                <w:lang w:eastAsia="et-EE"/>
              </w:rPr>
              <w:t>KS</w:t>
            </w:r>
          </w:p>
        </w:tc>
        <w:tc>
          <w:tcPr>
            <w:tcW w:w="2380" w:type="dxa"/>
            <w:tcBorders>
              <w:top w:val="nil"/>
              <w:left w:val="nil"/>
              <w:bottom w:val="single" w:sz="8" w:space="0" w:color="auto"/>
              <w:right w:val="single" w:sz="8" w:space="0" w:color="auto"/>
            </w:tcBorders>
            <w:shd w:val="clear" w:color="auto" w:fill="auto"/>
            <w:noWrap/>
            <w:vAlign w:val="center"/>
            <w:hideMark/>
          </w:tcPr>
          <w:p w14:paraId="32D076B4" w14:textId="77777777" w:rsidR="00AF04D9" w:rsidRPr="00662DD5" w:rsidRDefault="00AF04D9" w:rsidP="003443C7">
            <w:pPr>
              <w:jc w:val="both"/>
              <w:rPr>
                <w:color w:val="000000"/>
                <w:sz w:val="20"/>
                <w:szCs w:val="20"/>
                <w:lang w:eastAsia="et-EE"/>
              </w:rPr>
            </w:pPr>
            <w:r w:rsidRPr="00662DD5">
              <w:rPr>
                <w:color w:val="000000"/>
                <w:sz w:val="20"/>
                <w:szCs w:val="20"/>
                <w:lang w:eastAsia="et-EE"/>
              </w:rPr>
              <w:t>Ava ilma MP</w:t>
            </w:r>
          </w:p>
        </w:tc>
        <w:tc>
          <w:tcPr>
            <w:tcW w:w="1180" w:type="dxa"/>
            <w:tcBorders>
              <w:top w:val="nil"/>
              <w:left w:val="nil"/>
              <w:bottom w:val="single" w:sz="8" w:space="0" w:color="auto"/>
              <w:right w:val="single" w:sz="8" w:space="0" w:color="auto"/>
            </w:tcBorders>
            <w:shd w:val="clear" w:color="auto" w:fill="auto"/>
            <w:noWrap/>
            <w:vAlign w:val="center"/>
            <w:hideMark/>
          </w:tcPr>
          <w:p w14:paraId="0266AF10"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385699DB"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6D59445E"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14A0CAE1"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r>
      <w:tr w:rsidR="00AF04D9" w:rsidRPr="00662DD5" w14:paraId="6985EF3C"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2270B8C3" w14:textId="77777777" w:rsidR="00AF04D9" w:rsidRPr="00662DD5" w:rsidRDefault="00AF04D9" w:rsidP="003443C7">
            <w:pPr>
              <w:jc w:val="both"/>
              <w:rPr>
                <w:color w:val="000000"/>
                <w:sz w:val="20"/>
                <w:szCs w:val="20"/>
                <w:lang w:eastAsia="et-EE"/>
              </w:rPr>
            </w:pPr>
            <w:r w:rsidRPr="00662DD5">
              <w:rPr>
                <w:color w:val="000000"/>
                <w:sz w:val="20"/>
                <w:szCs w:val="20"/>
                <w:lang w:eastAsia="et-EE"/>
              </w:rPr>
              <w:t>LM</w:t>
            </w:r>
          </w:p>
        </w:tc>
        <w:tc>
          <w:tcPr>
            <w:tcW w:w="2380" w:type="dxa"/>
            <w:tcBorders>
              <w:top w:val="nil"/>
              <w:left w:val="nil"/>
              <w:bottom w:val="single" w:sz="8" w:space="0" w:color="auto"/>
              <w:right w:val="single" w:sz="8" w:space="0" w:color="auto"/>
            </w:tcBorders>
            <w:shd w:val="clear" w:color="auto" w:fill="auto"/>
            <w:noWrap/>
            <w:vAlign w:val="center"/>
            <w:hideMark/>
          </w:tcPr>
          <w:p w14:paraId="596CD9BE" w14:textId="77777777" w:rsidR="00AF04D9" w:rsidRPr="00662DD5" w:rsidRDefault="00AF04D9" w:rsidP="003443C7">
            <w:pPr>
              <w:jc w:val="both"/>
              <w:rPr>
                <w:color w:val="000000"/>
                <w:sz w:val="20"/>
                <w:szCs w:val="20"/>
                <w:lang w:eastAsia="et-EE"/>
              </w:rPr>
            </w:pPr>
            <w:r w:rsidRPr="00662DD5">
              <w:rPr>
                <w:color w:val="000000"/>
                <w:sz w:val="20"/>
                <w:szCs w:val="20"/>
                <w:lang w:eastAsia="et-EE"/>
              </w:rPr>
              <w:t>Ava</w:t>
            </w:r>
          </w:p>
        </w:tc>
        <w:tc>
          <w:tcPr>
            <w:tcW w:w="1180" w:type="dxa"/>
            <w:tcBorders>
              <w:top w:val="nil"/>
              <w:left w:val="nil"/>
              <w:bottom w:val="single" w:sz="8" w:space="0" w:color="auto"/>
              <w:right w:val="single" w:sz="8" w:space="0" w:color="auto"/>
            </w:tcBorders>
            <w:shd w:val="clear" w:color="auto" w:fill="auto"/>
            <w:noWrap/>
            <w:vAlign w:val="center"/>
            <w:hideMark/>
          </w:tcPr>
          <w:p w14:paraId="3FEA441C"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1943CA34"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58B0F32C"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176DC75D"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r>
      <w:tr w:rsidR="00AF04D9" w:rsidRPr="00662DD5" w14:paraId="02BF2DE8"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5237B054" w14:textId="77777777" w:rsidR="00AF04D9" w:rsidRPr="00662DD5" w:rsidRDefault="00AF04D9" w:rsidP="003443C7">
            <w:pPr>
              <w:jc w:val="both"/>
              <w:rPr>
                <w:color w:val="000000"/>
                <w:sz w:val="20"/>
                <w:szCs w:val="20"/>
                <w:lang w:eastAsia="et-EE"/>
              </w:rPr>
            </w:pPr>
            <w:r w:rsidRPr="00662DD5">
              <w:rPr>
                <w:color w:val="000000"/>
                <w:sz w:val="20"/>
                <w:szCs w:val="20"/>
                <w:lang w:eastAsia="et-EE"/>
              </w:rPr>
              <w:t>LM</w:t>
            </w:r>
          </w:p>
        </w:tc>
        <w:tc>
          <w:tcPr>
            <w:tcW w:w="2380" w:type="dxa"/>
            <w:tcBorders>
              <w:top w:val="nil"/>
              <w:left w:val="nil"/>
              <w:bottom w:val="single" w:sz="8" w:space="0" w:color="auto"/>
              <w:right w:val="single" w:sz="8" w:space="0" w:color="auto"/>
            </w:tcBorders>
            <w:shd w:val="clear" w:color="auto" w:fill="auto"/>
            <w:noWrap/>
            <w:vAlign w:val="center"/>
            <w:hideMark/>
          </w:tcPr>
          <w:p w14:paraId="3D74770F" w14:textId="77777777" w:rsidR="00AF04D9" w:rsidRPr="00662DD5" w:rsidRDefault="00AF04D9" w:rsidP="003443C7">
            <w:pPr>
              <w:jc w:val="both"/>
              <w:rPr>
                <w:color w:val="000000"/>
                <w:sz w:val="20"/>
                <w:szCs w:val="20"/>
                <w:lang w:eastAsia="et-EE"/>
              </w:rPr>
            </w:pPr>
            <w:r w:rsidRPr="00662DD5">
              <w:rPr>
                <w:color w:val="000000"/>
                <w:sz w:val="20"/>
                <w:szCs w:val="20"/>
                <w:lang w:eastAsia="et-EE"/>
              </w:rPr>
              <w:t>Ava ilma MP</w:t>
            </w:r>
          </w:p>
        </w:tc>
        <w:tc>
          <w:tcPr>
            <w:tcW w:w="1180" w:type="dxa"/>
            <w:tcBorders>
              <w:top w:val="nil"/>
              <w:left w:val="nil"/>
              <w:bottom w:val="single" w:sz="8" w:space="0" w:color="auto"/>
              <w:right w:val="single" w:sz="8" w:space="0" w:color="auto"/>
            </w:tcBorders>
            <w:shd w:val="clear" w:color="auto" w:fill="auto"/>
            <w:noWrap/>
            <w:vAlign w:val="center"/>
            <w:hideMark/>
          </w:tcPr>
          <w:p w14:paraId="38084D8C"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3193B832"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0B0E22D2"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385A7ECC"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r>
      <w:tr w:rsidR="00AF04D9" w:rsidRPr="00662DD5" w14:paraId="161D0FED"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7B50CFEE" w14:textId="77777777" w:rsidR="00AF04D9" w:rsidRPr="00662DD5" w:rsidRDefault="00AF04D9" w:rsidP="003443C7">
            <w:pPr>
              <w:jc w:val="both"/>
              <w:rPr>
                <w:color w:val="000000"/>
                <w:sz w:val="20"/>
                <w:szCs w:val="20"/>
                <w:lang w:eastAsia="et-EE"/>
              </w:rPr>
            </w:pPr>
            <w:r w:rsidRPr="00662DD5">
              <w:rPr>
                <w:color w:val="000000"/>
                <w:sz w:val="20"/>
                <w:szCs w:val="20"/>
                <w:lang w:eastAsia="et-EE"/>
              </w:rPr>
              <w:t xml:space="preserve">LM </w:t>
            </w:r>
          </w:p>
        </w:tc>
        <w:tc>
          <w:tcPr>
            <w:tcW w:w="2380" w:type="dxa"/>
            <w:tcBorders>
              <w:top w:val="nil"/>
              <w:left w:val="nil"/>
              <w:bottom w:val="single" w:sz="8" w:space="0" w:color="auto"/>
              <w:right w:val="single" w:sz="8" w:space="0" w:color="auto"/>
            </w:tcBorders>
            <w:shd w:val="clear" w:color="auto" w:fill="auto"/>
            <w:noWrap/>
            <w:vAlign w:val="center"/>
            <w:hideMark/>
          </w:tcPr>
          <w:p w14:paraId="6645D592" w14:textId="60E705BA" w:rsidR="00AF04D9" w:rsidRPr="00662DD5" w:rsidRDefault="00AF04D9" w:rsidP="003443C7">
            <w:pPr>
              <w:jc w:val="both"/>
              <w:rPr>
                <w:color w:val="000000"/>
                <w:sz w:val="20"/>
                <w:szCs w:val="20"/>
                <w:lang w:eastAsia="et-EE"/>
              </w:rPr>
            </w:pPr>
            <w:r w:rsidRPr="00662DD5">
              <w:rPr>
                <w:color w:val="000000"/>
                <w:sz w:val="20"/>
                <w:szCs w:val="20"/>
                <w:lang w:eastAsia="et-EE"/>
              </w:rPr>
              <w:t>Pott</w:t>
            </w:r>
          </w:p>
        </w:tc>
        <w:tc>
          <w:tcPr>
            <w:tcW w:w="1180" w:type="dxa"/>
            <w:tcBorders>
              <w:top w:val="nil"/>
              <w:left w:val="nil"/>
              <w:bottom w:val="single" w:sz="8" w:space="0" w:color="auto"/>
              <w:right w:val="single" w:sz="8" w:space="0" w:color="auto"/>
            </w:tcBorders>
            <w:shd w:val="clear" w:color="auto" w:fill="auto"/>
            <w:noWrap/>
            <w:vAlign w:val="center"/>
            <w:hideMark/>
          </w:tcPr>
          <w:p w14:paraId="201F3967"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68E9E574"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70148674"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5E76FEE2"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r>
      <w:tr w:rsidR="00AF04D9" w:rsidRPr="00662DD5" w14:paraId="13815618"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73F8B92E" w14:textId="77777777" w:rsidR="00AF04D9" w:rsidRPr="00662DD5" w:rsidRDefault="00AF04D9" w:rsidP="003443C7">
            <w:pPr>
              <w:jc w:val="both"/>
              <w:rPr>
                <w:color w:val="000000"/>
                <w:sz w:val="20"/>
                <w:szCs w:val="20"/>
                <w:lang w:eastAsia="et-EE"/>
              </w:rPr>
            </w:pPr>
            <w:r w:rsidRPr="00662DD5">
              <w:rPr>
                <w:color w:val="000000"/>
                <w:sz w:val="20"/>
                <w:szCs w:val="20"/>
                <w:lang w:eastAsia="et-EE"/>
              </w:rPr>
              <w:t xml:space="preserve">LM </w:t>
            </w:r>
          </w:p>
        </w:tc>
        <w:tc>
          <w:tcPr>
            <w:tcW w:w="2380" w:type="dxa"/>
            <w:tcBorders>
              <w:top w:val="nil"/>
              <w:left w:val="nil"/>
              <w:bottom w:val="single" w:sz="8" w:space="0" w:color="auto"/>
              <w:right w:val="single" w:sz="8" w:space="0" w:color="auto"/>
            </w:tcBorders>
            <w:shd w:val="clear" w:color="auto" w:fill="auto"/>
            <w:noWrap/>
            <w:vAlign w:val="center"/>
            <w:hideMark/>
          </w:tcPr>
          <w:p w14:paraId="27E521DC" w14:textId="41409F5A" w:rsidR="00AF04D9" w:rsidRPr="00662DD5" w:rsidRDefault="00AF04D9" w:rsidP="003443C7">
            <w:pPr>
              <w:jc w:val="both"/>
              <w:rPr>
                <w:color w:val="000000"/>
                <w:sz w:val="20"/>
                <w:szCs w:val="20"/>
                <w:lang w:eastAsia="et-EE"/>
              </w:rPr>
            </w:pPr>
            <w:r w:rsidRPr="00662DD5">
              <w:rPr>
                <w:color w:val="000000"/>
                <w:sz w:val="20"/>
                <w:szCs w:val="20"/>
                <w:lang w:eastAsia="et-EE"/>
              </w:rPr>
              <w:t>Pott ilma MP</w:t>
            </w:r>
          </w:p>
        </w:tc>
        <w:tc>
          <w:tcPr>
            <w:tcW w:w="1180" w:type="dxa"/>
            <w:tcBorders>
              <w:top w:val="nil"/>
              <w:left w:val="nil"/>
              <w:bottom w:val="single" w:sz="8" w:space="0" w:color="auto"/>
              <w:right w:val="single" w:sz="8" w:space="0" w:color="auto"/>
            </w:tcBorders>
            <w:shd w:val="clear" w:color="auto" w:fill="auto"/>
            <w:noWrap/>
            <w:vAlign w:val="center"/>
            <w:hideMark/>
          </w:tcPr>
          <w:p w14:paraId="1C50AA0C"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5D985FE1"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39A32C8E"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43F11A0E"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r>
      <w:tr w:rsidR="00AF04D9" w:rsidRPr="00662DD5" w14:paraId="3F12D913"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63D08360" w14:textId="77777777" w:rsidR="00AF04D9" w:rsidRPr="00662DD5" w:rsidRDefault="00AF04D9" w:rsidP="003443C7">
            <w:pPr>
              <w:jc w:val="both"/>
              <w:rPr>
                <w:color w:val="000000"/>
                <w:sz w:val="20"/>
                <w:szCs w:val="20"/>
                <w:lang w:eastAsia="et-EE"/>
              </w:rPr>
            </w:pPr>
            <w:r w:rsidRPr="00662DD5">
              <w:rPr>
                <w:color w:val="000000"/>
                <w:sz w:val="20"/>
                <w:szCs w:val="20"/>
                <w:lang w:eastAsia="et-EE"/>
              </w:rPr>
              <w:t>Teised</w:t>
            </w:r>
          </w:p>
        </w:tc>
        <w:tc>
          <w:tcPr>
            <w:tcW w:w="2380" w:type="dxa"/>
            <w:tcBorders>
              <w:top w:val="nil"/>
              <w:left w:val="nil"/>
              <w:bottom w:val="single" w:sz="8" w:space="0" w:color="auto"/>
              <w:right w:val="single" w:sz="8" w:space="0" w:color="auto"/>
            </w:tcBorders>
            <w:shd w:val="clear" w:color="auto" w:fill="auto"/>
            <w:noWrap/>
            <w:vAlign w:val="center"/>
            <w:hideMark/>
          </w:tcPr>
          <w:p w14:paraId="514CDD9B" w14:textId="77777777" w:rsidR="00AF04D9" w:rsidRPr="00662DD5" w:rsidRDefault="00AF04D9" w:rsidP="003443C7">
            <w:pPr>
              <w:jc w:val="both"/>
              <w:rPr>
                <w:color w:val="000000"/>
                <w:sz w:val="20"/>
                <w:szCs w:val="20"/>
                <w:lang w:eastAsia="et-EE"/>
              </w:rPr>
            </w:pPr>
            <w:r w:rsidRPr="00662DD5">
              <w:rPr>
                <w:color w:val="000000"/>
                <w:sz w:val="20"/>
                <w:szCs w:val="20"/>
                <w:lang w:eastAsia="et-EE"/>
              </w:rPr>
              <w:t>Ava</w:t>
            </w:r>
          </w:p>
        </w:tc>
        <w:tc>
          <w:tcPr>
            <w:tcW w:w="1180" w:type="dxa"/>
            <w:tcBorders>
              <w:top w:val="nil"/>
              <w:left w:val="nil"/>
              <w:bottom w:val="single" w:sz="8" w:space="0" w:color="auto"/>
              <w:right w:val="single" w:sz="8" w:space="0" w:color="auto"/>
            </w:tcBorders>
            <w:shd w:val="clear" w:color="auto" w:fill="auto"/>
            <w:noWrap/>
            <w:vAlign w:val="center"/>
            <w:hideMark/>
          </w:tcPr>
          <w:p w14:paraId="0CDE5416"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484C7C20"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3942B0F1"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4E8AD4CF"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r>
      <w:tr w:rsidR="00AF04D9" w:rsidRPr="00662DD5" w14:paraId="7A680C73"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511E7981" w14:textId="77777777" w:rsidR="00AF04D9" w:rsidRPr="00662DD5" w:rsidRDefault="00AF04D9" w:rsidP="003443C7">
            <w:pPr>
              <w:jc w:val="both"/>
              <w:rPr>
                <w:color w:val="000000"/>
                <w:sz w:val="20"/>
                <w:szCs w:val="20"/>
                <w:lang w:eastAsia="et-EE"/>
              </w:rPr>
            </w:pPr>
            <w:r w:rsidRPr="00662DD5">
              <w:rPr>
                <w:color w:val="000000"/>
                <w:sz w:val="20"/>
                <w:szCs w:val="20"/>
                <w:lang w:eastAsia="et-EE"/>
              </w:rPr>
              <w:t>Teised</w:t>
            </w:r>
          </w:p>
        </w:tc>
        <w:tc>
          <w:tcPr>
            <w:tcW w:w="2380" w:type="dxa"/>
            <w:tcBorders>
              <w:top w:val="nil"/>
              <w:left w:val="nil"/>
              <w:bottom w:val="single" w:sz="8" w:space="0" w:color="auto"/>
              <w:right w:val="single" w:sz="8" w:space="0" w:color="auto"/>
            </w:tcBorders>
            <w:shd w:val="clear" w:color="auto" w:fill="auto"/>
            <w:noWrap/>
            <w:vAlign w:val="center"/>
            <w:hideMark/>
          </w:tcPr>
          <w:p w14:paraId="19282E45" w14:textId="77777777" w:rsidR="00AF04D9" w:rsidRPr="00662DD5" w:rsidRDefault="00AF04D9" w:rsidP="003443C7">
            <w:pPr>
              <w:jc w:val="both"/>
              <w:rPr>
                <w:color w:val="000000"/>
                <w:sz w:val="20"/>
                <w:szCs w:val="20"/>
                <w:lang w:eastAsia="et-EE"/>
              </w:rPr>
            </w:pPr>
            <w:r w:rsidRPr="00662DD5">
              <w:rPr>
                <w:color w:val="000000"/>
                <w:sz w:val="20"/>
                <w:szCs w:val="20"/>
                <w:lang w:eastAsia="et-EE"/>
              </w:rPr>
              <w:t>Ava ilma MP</w:t>
            </w:r>
          </w:p>
        </w:tc>
        <w:tc>
          <w:tcPr>
            <w:tcW w:w="1180" w:type="dxa"/>
            <w:tcBorders>
              <w:top w:val="nil"/>
              <w:left w:val="nil"/>
              <w:bottom w:val="single" w:sz="8" w:space="0" w:color="auto"/>
              <w:right w:val="single" w:sz="8" w:space="0" w:color="auto"/>
            </w:tcBorders>
            <w:shd w:val="clear" w:color="auto" w:fill="auto"/>
            <w:noWrap/>
            <w:vAlign w:val="center"/>
            <w:hideMark/>
          </w:tcPr>
          <w:p w14:paraId="3583CFD4"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1CC8CBCA"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5E3EBAB4"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278D7FAE" w14:textId="77777777" w:rsidR="00AF04D9" w:rsidRPr="00662DD5" w:rsidRDefault="00AF04D9" w:rsidP="003443C7">
            <w:pPr>
              <w:jc w:val="both"/>
              <w:rPr>
                <w:color w:val="000000"/>
                <w:sz w:val="20"/>
                <w:szCs w:val="20"/>
                <w:lang w:eastAsia="et-EE"/>
              </w:rPr>
            </w:pPr>
            <w:r w:rsidRPr="00662DD5">
              <w:rPr>
                <w:color w:val="000000"/>
                <w:sz w:val="20"/>
                <w:szCs w:val="20"/>
                <w:lang w:eastAsia="et-EE"/>
              </w:rPr>
              <w:t> </w:t>
            </w:r>
          </w:p>
        </w:tc>
      </w:tr>
    </w:tbl>
    <w:p w14:paraId="04B29A9B" w14:textId="77777777" w:rsidR="00382895" w:rsidRPr="00662DD5" w:rsidRDefault="007E0DA1" w:rsidP="003443C7">
      <w:pPr>
        <w:jc w:val="both"/>
        <w:rPr>
          <w:rStyle w:val="normal1"/>
          <w:sz w:val="20"/>
          <w:szCs w:val="20"/>
        </w:rPr>
      </w:pPr>
      <w:r w:rsidRPr="00662DD5">
        <w:rPr>
          <w:sz w:val="20"/>
          <w:szCs w:val="20"/>
        </w:rPr>
        <w:t>*</w:t>
      </w:r>
      <w:r w:rsidR="00E62294" w:rsidRPr="00662DD5">
        <w:rPr>
          <w:rStyle w:val="normal1"/>
          <w:sz w:val="20"/>
          <w:szCs w:val="20"/>
        </w:rPr>
        <w:t>Taimede vedu sisaldab taimede vedu raiesmiku vahetusse lähedusse ning taimede maasse kaevamist varjulises kohas.</w:t>
      </w:r>
      <w:r w:rsidR="00382895" w:rsidRPr="00662DD5">
        <w:rPr>
          <w:rStyle w:val="normal1"/>
          <w:sz w:val="20"/>
          <w:szCs w:val="20"/>
        </w:rPr>
        <w:t xml:space="preserve"> </w:t>
      </w:r>
    </w:p>
    <w:p w14:paraId="52E1E57A" w14:textId="77777777" w:rsidR="007E0DA1" w:rsidRPr="00662DD5" w:rsidRDefault="007E0DA1" w:rsidP="003443C7">
      <w:pPr>
        <w:pStyle w:val="ListParagraph"/>
        <w:ind w:left="426"/>
        <w:jc w:val="both"/>
        <w:rPr>
          <w:rStyle w:val="normal1"/>
          <w:sz w:val="20"/>
          <w:szCs w:val="20"/>
        </w:rPr>
      </w:pPr>
    </w:p>
    <w:p w14:paraId="3F2D69DD" w14:textId="77777777" w:rsidR="00382895" w:rsidRPr="00662DD5" w:rsidRDefault="00382895" w:rsidP="003443C7">
      <w:pPr>
        <w:pStyle w:val="ListParagraph"/>
        <w:numPr>
          <w:ilvl w:val="0"/>
          <w:numId w:val="8"/>
        </w:numPr>
        <w:ind w:left="426" w:hanging="426"/>
        <w:jc w:val="both"/>
        <w:rPr>
          <w:sz w:val="20"/>
          <w:szCs w:val="20"/>
        </w:rPr>
      </w:pPr>
      <w:r w:rsidRPr="00662DD5">
        <w:rPr>
          <w:rStyle w:val="normal1"/>
          <w:sz w:val="20"/>
          <w:szCs w:val="20"/>
        </w:rPr>
        <w:t xml:space="preserve">Tellijal on õigus </w:t>
      </w:r>
      <w:r w:rsidR="00314CB7" w:rsidRPr="00662DD5">
        <w:rPr>
          <w:rStyle w:val="normal1"/>
          <w:sz w:val="20"/>
          <w:szCs w:val="20"/>
        </w:rPr>
        <w:t xml:space="preserve">muuta ühikuhinda tulenevalt </w:t>
      </w:r>
      <w:r w:rsidR="00CE0DD5" w:rsidRPr="00662DD5">
        <w:rPr>
          <w:sz w:val="20"/>
          <w:szCs w:val="20"/>
        </w:rPr>
        <w:t>raiesmiku keerukusest</w:t>
      </w:r>
      <w:r w:rsidR="000F44E9" w:rsidRPr="00662DD5">
        <w:rPr>
          <w:sz w:val="20"/>
          <w:szCs w:val="20"/>
        </w:rPr>
        <w:t>.</w:t>
      </w:r>
      <w:r w:rsidR="00314CB7" w:rsidRPr="00662DD5">
        <w:rPr>
          <w:sz w:val="20"/>
          <w:szCs w:val="20"/>
        </w:rPr>
        <w:t xml:space="preserve"> Igale raiesmikule määratakse konkreetne ühikuhind töö üleandmise aktiga. </w:t>
      </w:r>
    </w:p>
    <w:p w14:paraId="4C431661" w14:textId="77777777" w:rsidR="00382895" w:rsidRPr="00662DD5" w:rsidRDefault="00382895" w:rsidP="003443C7">
      <w:pPr>
        <w:pStyle w:val="ListParagraph"/>
        <w:numPr>
          <w:ilvl w:val="0"/>
          <w:numId w:val="8"/>
        </w:numPr>
        <w:ind w:left="426" w:hanging="426"/>
        <w:jc w:val="both"/>
        <w:rPr>
          <w:sz w:val="20"/>
          <w:szCs w:val="20"/>
        </w:rPr>
      </w:pPr>
      <w:r w:rsidRPr="00662DD5">
        <w:rPr>
          <w:sz w:val="20"/>
          <w:szCs w:val="20"/>
        </w:rPr>
        <w:t>Hinnad ei sisalda käibemaksu</w:t>
      </w:r>
      <w:r w:rsidR="00986E16" w:rsidRPr="00662DD5">
        <w:rPr>
          <w:sz w:val="20"/>
          <w:szCs w:val="20"/>
        </w:rPr>
        <w:t>.</w:t>
      </w:r>
    </w:p>
    <w:p w14:paraId="44BE71F0" w14:textId="68589EF9" w:rsidR="00481793" w:rsidRPr="00662DD5" w:rsidRDefault="00481793" w:rsidP="003443C7">
      <w:pPr>
        <w:pStyle w:val="ListParagraph"/>
        <w:numPr>
          <w:ilvl w:val="0"/>
          <w:numId w:val="8"/>
        </w:numPr>
        <w:ind w:left="426" w:hanging="426"/>
        <w:jc w:val="both"/>
        <w:rPr>
          <w:sz w:val="20"/>
          <w:szCs w:val="20"/>
        </w:rPr>
      </w:pPr>
      <w:r w:rsidRPr="00662DD5">
        <w:rPr>
          <w:sz w:val="20"/>
          <w:szCs w:val="20"/>
        </w:rPr>
        <w:t xml:space="preserve">Hinnakokkuleppe raamistik kehtib </w:t>
      </w:r>
      <w:r w:rsidR="009F3E7B" w:rsidRPr="00662DD5">
        <w:rPr>
          <w:sz w:val="20"/>
          <w:szCs w:val="20"/>
        </w:rPr>
        <w:t>kogu Lepingu perioodi</w:t>
      </w:r>
      <w:r w:rsidRPr="00662DD5">
        <w:rPr>
          <w:sz w:val="20"/>
          <w:szCs w:val="20"/>
        </w:rPr>
        <w:t xml:space="preserve">. </w:t>
      </w:r>
    </w:p>
    <w:p w14:paraId="5925D0D7" w14:textId="77777777" w:rsidR="006939F3" w:rsidRPr="00662DD5" w:rsidRDefault="006939F3" w:rsidP="003443C7">
      <w:pPr>
        <w:suppressAutoHyphens/>
        <w:jc w:val="both"/>
        <w:rPr>
          <w:sz w:val="20"/>
          <w:szCs w:val="20"/>
        </w:rPr>
      </w:pPr>
    </w:p>
    <w:p w14:paraId="1AC99AFB" w14:textId="77777777" w:rsidR="00382895" w:rsidRPr="00662DD5" w:rsidRDefault="00873E29" w:rsidP="003443C7">
      <w:pPr>
        <w:jc w:val="both"/>
        <w:rPr>
          <w:rStyle w:val="normal1"/>
          <w:b/>
          <w:bCs/>
          <w:sz w:val="20"/>
          <w:szCs w:val="20"/>
        </w:rPr>
      </w:pPr>
      <w:r w:rsidRPr="00662DD5">
        <w:rPr>
          <w:rStyle w:val="normal1"/>
          <w:b/>
          <w:bCs/>
          <w:sz w:val="20"/>
          <w:szCs w:val="20"/>
        </w:rPr>
        <w:t>Poolte allkirjad</w:t>
      </w:r>
    </w:p>
    <w:p w14:paraId="434B3E9D" w14:textId="77777777" w:rsidR="00D549F9" w:rsidRPr="00662DD5" w:rsidRDefault="00D549F9" w:rsidP="003443C7">
      <w:pPr>
        <w:jc w:val="both"/>
        <w:rPr>
          <w:rStyle w:val="normal1"/>
          <w:b/>
          <w:bCs/>
          <w:sz w:val="20"/>
          <w:szCs w:val="20"/>
        </w:rPr>
      </w:pPr>
    </w:p>
    <w:p w14:paraId="38ADE60D" w14:textId="77777777" w:rsidR="00382895" w:rsidRPr="00662DD5" w:rsidRDefault="00D549F9" w:rsidP="003443C7">
      <w:pPr>
        <w:tabs>
          <w:tab w:val="left" w:pos="4395"/>
        </w:tabs>
        <w:jc w:val="both"/>
        <w:rPr>
          <w:rStyle w:val="normal1"/>
          <w:b/>
          <w:sz w:val="20"/>
          <w:szCs w:val="20"/>
        </w:rPr>
      </w:pPr>
      <w:r w:rsidRPr="00662DD5">
        <w:rPr>
          <w:b/>
          <w:sz w:val="20"/>
          <w:szCs w:val="20"/>
        </w:rPr>
        <w:t>Tellija</w:t>
      </w:r>
      <w:r w:rsidR="00943794" w:rsidRPr="00662DD5">
        <w:rPr>
          <w:b/>
          <w:sz w:val="20"/>
          <w:szCs w:val="20"/>
        </w:rPr>
        <w:tab/>
      </w:r>
      <w:r w:rsidR="005A421F" w:rsidRPr="00662DD5">
        <w:rPr>
          <w:b/>
          <w:sz w:val="20"/>
          <w:szCs w:val="20"/>
        </w:rPr>
        <w:t xml:space="preserve">Töövõtja </w:t>
      </w:r>
    </w:p>
    <w:tbl>
      <w:tblPr>
        <w:tblStyle w:val="TableGrid"/>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412BBD" w:rsidRPr="00662DD5" w14:paraId="744A4BBF" w14:textId="77777777" w:rsidTr="00412BBD">
        <w:trPr>
          <w:trHeight w:val="565"/>
        </w:trPr>
        <w:tc>
          <w:tcPr>
            <w:tcW w:w="4395" w:type="dxa"/>
            <w:tcBorders>
              <w:top w:val="nil"/>
              <w:left w:val="nil"/>
              <w:bottom w:val="nil"/>
              <w:right w:val="nil"/>
            </w:tcBorders>
            <w:vAlign w:val="bottom"/>
          </w:tcPr>
          <w:p w14:paraId="025F5279" w14:textId="77777777" w:rsidR="00412BBD" w:rsidRPr="00662DD5" w:rsidRDefault="00C15654" w:rsidP="003443C7">
            <w:pPr>
              <w:pStyle w:val="Heading4"/>
              <w:jc w:val="both"/>
              <w:rPr>
                <w:b w:val="0"/>
                <w:sz w:val="20"/>
                <w:szCs w:val="20"/>
                <w:lang w:eastAsia="en-US"/>
              </w:rPr>
            </w:pPr>
            <w:sdt>
              <w:sdtPr>
                <w:rPr>
                  <w:b w:val="0"/>
                  <w:sz w:val="20"/>
                  <w:szCs w:val="20"/>
                  <w:lang w:eastAsia="en-US"/>
                </w:rPr>
                <w:id w:val="1348981832"/>
                <w:placeholder>
                  <w:docPart w:val="6A5E5B4633F44A83A5F3237C84C34047"/>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c>
          <w:tcPr>
            <w:tcW w:w="4239" w:type="dxa"/>
            <w:tcBorders>
              <w:top w:val="nil"/>
              <w:left w:val="nil"/>
              <w:bottom w:val="nil"/>
              <w:right w:val="nil"/>
            </w:tcBorders>
            <w:vAlign w:val="bottom"/>
          </w:tcPr>
          <w:p w14:paraId="1DEBA5F4" w14:textId="77777777" w:rsidR="00412BBD" w:rsidRPr="00662DD5" w:rsidRDefault="00C15654" w:rsidP="003443C7">
            <w:pPr>
              <w:pStyle w:val="Heading4"/>
              <w:jc w:val="both"/>
              <w:rPr>
                <w:b w:val="0"/>
                <w:sz w:val="20"/>
                <w:szCs w:val="20"/>
                <w:lang w:eastAsia="en-US"/>
              </w:rPr>
            </w:pPr>
            <w:sdt>
              <w:sdtPr>
                <w:rPr>
                  <w:b w:val="0"/>
                  <w:sz w:val="20"/>
                  <w:szCs w:val="20"/>
                  <w:lang w:eastAsia="en-US"/>
                </w:rPr>
                <w:id w:val="790561989"/>
                <w:placeholder>
                  <w:docPart w:val="06ED4D043CD04065AF539DF769B1562A"/>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412BBD" w:rsidRPr="00662DD5" w14:paraId="67542EB9" w14:textId="77777777" w:rsidTr="002761F8">
        <w:trPr>
          <w:trHeight w:val="838"/>
        </w:trPr>
        <w:tc>
          <w:tcPr>
            <w:tcW w:w="4320" w:type="dxa"/>
            <w:vAlign w:val="bottom"/>
          </w:tcPr>
          <w:p w14:paraId="6148C184" w14:textId="77777777" w:rsidR="00412BBD" w:rsidRPr="00662DD5" w:rsidRDefault="00412BBD" w:rsidP="003443C7">
            <w:pPr>
              <w:pStyle w:val="Heading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c>
          <w:tcPr>
            <w:tcW w:w="4063" w:type="dxa"/>
            <w:vAlign w:val="bottom"/>
          </w:tcPr>
          <w:p w14:paraId="3F34CAC8" w14:textId="77777777" w:rsidR="00412BBD" w:rsidRPr="00662DD5" w:rsidRDefault="00412BBD" w:rsidP="003443C7">
            <w:pPr>
              <w:pStyle w:val="Heading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r>
    </w:tbl>
    <w:p w14:paraId="0EDAFE8B" w14:textId="77777777" w:rsidR="008F1C97" w:rsidRPr="00662DD5" w:rsidRDefault="008F1C97" w:rsidP="003443C7">
      <w:pPr>
        <w:suppressAutoHyphens/>
        <w:jc w:val="both"/>
        <w:rPr>
          <w:sz w:val="22"/>
          <w:szCs w:val="22"/>
        </w:rPr>
        <w:sectPr w:rsidR="008F1C97" w:rsidRPr="00662DD5" w:rsidSect="003229BF">
          <w:footerReference w:type="default" r:id="rId18"/>
          <w:headerReference w:type="first" r:id="rId19"/>
          <w:footerReference w:type="first" r:id="rId20"/>
          <w:pgSz w:w="11906" w:h="16838"/>
          <w:pgMar w:top="1134" w:right="1418" w:bottom="1134" w:left="1418" w:header="709" w:footer="709" w:gutter="0"/>
          <w:cols w:space="708"/>
          <w:formProt w:val="0"/>
          <w:titlePg/>
          <w:docGrid w:linePitch="360"/>
        </w:sectPr>
      </w:pPr>
    </w:p>
    <w:p w14:paraId="3F8F925F" w14:textId="77777777" w:rsidR="00341838" w:rsidRPr="00662DD5" w:rsidRDefault="00341838" w:rsidP="00341838">
      <w:pPr>
        <w:suppressAutoHyphens/>
        <w:jc w:val="right"/>
        <w:rPr>
          <w:sz w:val="16"/>
          <w:szCs w:val="16"/>
        </w:rPr>
      </w:pPr>
      <w:r w:rsidRPr="00662DD5">
        <w:rPr>
          <w:sz w:val="16"/>
          <w:szCs w:val="16"/>
        </w:rPr>
        <w:lastRenderedPageBreak/>
        <w:t>L</w:t>
      </w:r>
      <w:r w:rsidR="008F1C97" w:rsidRPr="00662DD5">
        <w:rPr>
          <w:sz w:val="16"/>
          <w:szCs w:val="16"/>
        </w:rPr>
        <w:t xml:space="preserve">isa 3. </w:t>
      </w:r>
      <w:r w:rsidR="00D20E96" w:rsidRPr="00662DD5">
        <w:rPr>
          <w:sz w:val="16"/>
          <w:szCs w:val="16"/>
        </w:rPr>
        <w:t>Taimede transpordi, hoiustamise ja istutamisjuhis</w:t>
      </w:r>
    </w:p>
    <w:p w14:paraId="4F87B98C" w14:textId="446E8592" w:rsidR="00341838" w:rsidRPr="00662DD5" w:rsidRDefault="00D22D13" w:rsidP="00341838">
      <w:pPr>
        <w:suppressAutoHyphens/>
        <w:jc w:val="right"/>
        <w:rPr>
          <w:bCs/>
          <w:sz w:val="16"/>
          <w:szCs w:val="16"/>
          <w:lang w:val="fi-FI"/>
        </w:rPr>
      </w:pPr>
      <w:r w:rsidRPr="00662DD5">
        <w:rPr>
          <w:sz w:val="16"/>
          <w:szCs w:val="16"/>
        </w:rPr>
        <w:t xml:space="preserve">RMK ja </w:t>
      </w:r>
      <w:r w:rsidRPr="00662DD5">
        <w:rPr>
          <w:bCs/>
          <w:sz w:val="16"/>
          <w:szCs w:val="16"/>
          <w:lang w:val="en-AU"/>
        </w:rPr>
        <w:fldChar w:fldCharType="begin"/>
      </w:r>
      <w:r w:rsidRPr="00662DD5">
        <w:rPr>
          <w:bCs/>
          <w:sz w:val="16"/>
          <w:szCs w:val="16"/>
          <w:lang w:val="fi-FI"/>
        </w:rPr>
        <w:instrText xml:space="preserve"> MACROBUTTON  AcceptAllChangesInDocAndStopTracking [Sisesta juriidilise isiku või FIE nimi] </w:instrText>
      </w:r>
      <w:r w:rsidRPr="00662DD5">
        <w:rPr>
          <w:bCs/>
          <w:sz w:val="16"/>
          <w:szCs w:val="16"/>
          <w:lang w:val="en-AU"/>
        </w:rPr>
        <w:fldChar w:fldCharType="end"/>
      </w:r>
    </w:p>
    <w:p w14:paraId="4E13AB83" w14:textId="3B3B53EE" w:rsidR="00341838" w:rsidRPr="00662DD5" w:rsidRDefault="00D22D13" w:rsidP="00341838">
      <w:pPr>
        <w:suppressAutoHyphens/>
        <w:jc w:val="right"/>
        <w:rPr>
          <w:sz w:val="16"/>
          <w:szCs w:val="16"/>
        </w:rPr>
      </w:pPr>
      <w:r w:rsidRPr="00662DD5">
        <w:rPr>
          <w:sz w:val="16"/>
          <w:szCs w:val="16"/>
        </w:rPr>
        <w:t xml:space="preserve">vahelise </w:t>
      </w:r>
      <w:sdt>
        <w:sdtPr>
          <w:rPr>
            <w:sz w:val="16"/>
            <w:szCs w:val="16"/>
          </w:rPr>
          <w:id w:val="-1380320742"/>
          <w:placeholder>
            <w:docPart w:val="C027DF94C2E24E388133E701F6FA9B0B"/>
          </w:placeholder>
          <w:date>
            <w:dateFormat w:val="d.MM.yyyy"/>
            <w:lid w:val="et-EE"/>
            <w:storeMappedDataAs w:val="dateTime"/>
            <w:calendar w:val="gregorian"/>
          </w:date>
        </w:sdtPr>
        <w:sdtEndPr/>
        <w:sdtContent>
          <w:r w:rsidRPr="00662DD5">
            <w:rPr>
              <w:sz w:val="16"/>
              <w:szCs w:val="16"/>
            </w:rPr>
            <w:t>[Vali kuupäev]</w:t>
          </w:r>
        </w:sdtContent>
      </w:sdt>
      <w:r w:rsidRPr="00662DD5">
        <w:rPr>
          <w:sz w:val="16"/>
          <w:szCs w:val="16"/>
        </w:rPr>
        <w:t xml:space="preserve"> metsakasvatusteenuse töövõtu</w:t>
      </w:r>
      <w:r w:rsidRPr="00662DD5">
        <w:rPr>
          <w:sz w:val="16"/>
          <w:szCs w:val="16"/>
        </w:rPr>
        <w:softHyphen/>
        <w:t xml:space="preserve">lepingu </w:t>
      </w:r>
    </w:p>
    <w:p w14:paraId="2F07FDB0" w14:textId="547FE6CA" w:rsidR="00D22D13" w:rsidRPr="00662DD5" w:rsidRDefault="00D22D13" w:rsidP="00341838">
      <w:pPr>
        <w:suppressAutoHyphens/>
        <w:jc w:val="right"/>
        <w:rPr>
          <w:sz w:val="16"/>
          <w:szCs w:val="16"/>
        </w:rPr>
      </w:pPr>
      <w:r w:rsidRPr="00662DD5">
        <w:rPr>
          <w:sz w:val="16"/>
          <w:szCs w:val="16"/>
        </w:rPr>
        <w:t xml:space="preserve">nr </w:t>
      </w:r>
      <w:r w:rsidRPr="00662DD5">
        <w:rPr>
          <w:rStyle w:val="normal1"/>
          <w:smallCaps/>
          <w:sz w:val="16"/>
          <w:szCs w:val="16"/>
        </w:rPr>
        <w:t>3-2.5.3/</w:t>
      </w:r>
      <w:r w:rsidRPr="00662DD5">
        <w:rPr>
          <w:sz w:val="16"/>
          <w:szCs w:val="16"/>
          <w:lang w:val="en-AU"/>
        </w:rPr>
        <w:fldChar w:fldCharType="begin"/>
      </w:r>
      <w:r w:rsidRPr="00662DD5">
        <w:rPr>
          <w:sz w:val="16"/>
          <w:szCs w:val="16"/>
          <w:lang w:val="fi-FI"/>
        </w:rPr>
        <w:instrText xml:space="preserve"> MACROBUTTON  AcceptAllChangesInDocAndStopTracking [Sisesta number]</w:instrText>
      </w:r>
      <w:r w:rsidRPr="00662DD5">
        <w:rPr>
          <w:sz w:val="16"/>
          <w:szCs w:val="16"/>
        </w:rPr>
        <w:fldChar w:fldCharType="end"/>
      </w:r>
      <w:r w:rsidRPr="00662DD5">
        <w:rPr>
          <w:sz w:val="16"/>
          <w:szCs w:val="16"/>
        </w:rPr>
        <w:t xml:space="preserve"> juurde</w:t>
      </w:r>
    </w:p>
    <w:p w14:paraId="6AC80E46" w14:textId="77777777" w:rsidR="00341838" w:rsidRPr="00662DD5" w:rsidRDefault="00341838" w:rsidP="00341838">
      <w:pPr>
        <w:suppressAutoHyphens/>
        <w:jc w:val="right"/>
        <w:rPr>
          <w:sz w:val="16"/>
          <w:szCs w:val="16"/>
        </w:rPr>
      </w:pPr>
    </w:p>
    <w:p w14:paraId="72D5BADF" w14:textId="2360D86F" w:rsidR="00D22D13" w:rsidRPr="00662DD5" w:rsidRDefault="00341838" w:rsidP="008F1C97">
      <w:pPr>
        <w:suppressAutoHyphens/>
        <w:jc w:val="right"/>
        <w:rPr>
          <w:sz w:val="22"/>
          <w:szCs w:val="22"/>
        </w:rPr>
      </w:pPr>
      <w:r w:rsidRPr="00662DD5">
        <w:rPr>
          <w:noProof/>
        </w:rPr>
        <w:drawing>
          <wp:anchor distT="0" distB="0" distL="114300" distR="114300" simplePos="0" relativeHeight="251658240" behindDoc="0" locked="0" layoutInCell="1" allowOverlap="1" wp14:anchorId="1619DDF7" wp14:editId="29F97868">
            <wp:simplePos x="0" y="0"/>
            <wp:positionH relativeFrom="column">
              <wp:posOffset>666750</wp:posOffset>
            </wp:positionH>
            <wp:positionV relativeFrom="paragraph">
              <wp:posOffset>-47625</wp:posOffset>
            </wp:positionV>
            <wp:extent cx="7802880" cy="5220122"/>
            <wp:effectExtent l="0" t="0" r="7620" b="0"/>
            <wp:wrapSquare wrapText="bothSides"/>
            <wp:docPr id="827343511" name="Picture 1" descr="A diagram of a plant growing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343511" name="Picture 1" descr="A diagram of a plant growing process&#10;&#10;Description automatically generated with medium confidence"/>
                    <pic:cNvPicPr/>
                  </pic:nvPicPr>
                  <pic:blipFill>
                    <a:blip r:embed="rId21"/>
                    <a:stretch>
                      <a:fillRect/>
                    </a:stretch>
                  </pic:blipFill>
                  <pic:spPr>
                    <a:xfrm>
                      <a:off x="0" y="0"/>
                      <a:ext cx="7814344" cy="5227792"/>
                    </a:xfrm>
                    <a:prstGeom prst="rect">
                      <a:avLst/>
                    </a:prstGeom>
                  </pic:spPr>
                </pic:pic>
              </a:graphicData>
            </a:graphic>
            <wp14:sizeRelH relativeFrom="margin">
              <wp14:pctWidth>0</wp14:pctWidth>
            </wp14:sizeRelH>
            <wp14:sizeRelV relativeFrom="margin">
              <wp14:pctHeight>0</wp14:pctHeight>
            </wp14:sizeRelV>
          </wp:anchor>
        </w:drawing>
      </w:r>
    </w:p>
    <w:p w14:paraId="1C46AE03" w14:textId="10F44225" w:rsidR="00CA1360" w:rsidRPr="00662DD5" w:rsidRDefault="00CA1360" w:rsidP="003443C7">
      <w:pPr>
        <w:suppressAutoHyphens/>
        <w:jc w:val="both"/>
        <w:rPr>
          <w:sz w:val="22"/>
          <w:szCs w:val="22"/>
        </w:rPr>
      </w:pPr>
    </w:p>
    <w:p w14:paraId="371B970B" w14:textId="3E27846A" w:rsidR="005307F9" w:rsidRPr="00662DD5" w:rsidRDefault="005307F9" w:rsidP="00680B8E">
      <w:pPr>
        <w:ind w:left="4956"/>
        <w:jc w:val="both"/>
        <w:outlineLvl w:val="0"/>
      </w:pPr>
    </w:p>
    <w:p w14:paraId="766E0DC7" w14:textId="1215F052" w:rsidR="00AD5F0D" w:rsidRPr="00662DD5" w:rsidRDefault="00AD5F0D" w:rsidP="00680B8E">
      <w:pPr>
        <w:ind w:left="4956"/>
        <w:jc w:val="both"/>
        <w:outlineLvl w:val="0"/>
      </w:pPr>
    </w:p>
    <w:p w14:paraId="3D148F90" w14:textId="007A6455" w:rsidR="00D45B61" w:rsidRPr="00662DD5" w:rsidRDefault="00D45B61" w:rsidP="00680B8E">
      <w:pPr>
        <w:ind w:left="4956"/>
        <w:jc w:val="both"/>
        <w:outlineLvl w:val="0"/>
        <w:rPr>
          <w:sz w:val="22"/>
          <w:szCs w:val="22"/>
        </w:rPr>
      </w:pPr>
    </w:p>
    <w:p w14:paraId="1974FD21" w14:textId="524D5E57" w:rsidR="005307F9" w:rsidRPr="00662DD5" w:rsidRDefault="003400F3" w:rsidP="008A4ED4">
      <w:pPr>
        <w:pStyle w:val="Heading2"/>
        <w:rPr>
          <w:rFonts w:ascii="Times New Roman" w:hAnsi="Times New Roman" w:cs="Times New Roman"/>
          <w:color w:val="auto"/>
        </w:rPr>
      </w:pPr>
      <w:r w:rsidRPr="00662DD5">
        <w:rPr>
          <w:noProof/>
        </w:rPr>
        <w:lastRenderedPageBreak/>
        <w:drawing>
          <wp:anchor distT="0" distB="0" distL="114300" distR="114300" simplePos="0" relativeHeight="251658242" behindDoc="0" locked="0" layoutInCell="1" allowOverlap="1" wp14:anchorId="25255E30" wp14:editId="299021E9">
            <wp:simplePos x="0" y="0"/>
            <wp:positionH relativeFrom="column">
              <wp:posOffset>2884170</wp:posOffset>
            </wp:positionH>
            <wp:positionV relativeFrom="paragraph">
              <wp:posOffset>0</wp:posOffset>
            </wp:positionV>
            <wp:extent cx="5478145" cy="5753100"/>
            <wp:effectExtent l="0" t="0" r="8255" b="0"/>
            <wp:wrapSquare wrapText="bothSides"/>
            <wp:docPr id="1968792941" name="Picture 1" descr="A diagram of a plant gro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792941" name="Picture 1" descr="A diagram of a plant growing&#10;&#10;Description automatically generated"/>
                    <pic:cNvPicPr/>
                  </pic:nvPicPr>
                  <pic:blipFill>
                    <a:blip r:embed="rId22"/>
                    <a:stretch>
                      <a:fillRect/>
                    </a:stretch>
                  </pic:blipFill>
                  <pic:spPr>
                    <a:xfrm>
                      <a:off x="0" y="0"/>
                      <a:ext cx="5478145" cy="5753100"/>
                    </a:xfrm>
                    <a:prstGeom prst="rect">
                      <a:avLst/>
                    </a:prstGeom>
                  </pic:spPr>
                </pic:pic>
              </a:graphicData>
            </a:graphic>
            <wp14:sizeRelH relativeFrom="margin">
              <wp14:pctWidth>0</wp14:pctWidth>
            </wp14:sizeRelH>
            <wp14:sizeRelV relativeFrom="margin">
              <wp14:pctHeight>0</wp14:pctHeight>
            </wp14:sizeRelV>
          </wp:anchor>
        </w:drawing>
      </w:r>
      <w:r w:rsidRPr="00662DD5">
        <w:rPr>
          <w:noProof/>
        </w:rPr>
        <w:drawing>
          <wp:anchor distT="0" distB="0" distL="114300" distR="114300" simplePos="0" relativeHeight="251658241" behindDoc="0" locked="0" layoutInCell="1" allowOverlap="1" wp14:anchorId="45070A38" wp14:editId="1B3E4497">
            <wp:simplePos x="0" y="0"/>
            <wp:positionH relativeFrom="column">
              <wp:posOffset>-3810</wp:posOffset>
            </wp:positionH>
            <wp:positionV relativeFrom="paragraph">
              <wp:posOffset>0</wp:posOffset>
            </wp:positionV>
            <wp:extent cx="2880360" cy="5745480"/>
            <wp:effectExtent l="0" t="0" r="0" b="7620"/>
            <wp:wrapSquare wrapText="bothSides"/>
            <wp:docPr id="407694338" name="Picture 1" descr="Diagram of a plant growing from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694338" name="Picture 1" descr="Diagram of a plant growing from a tree&#10;&#10;Description automatically generated"/>
                    <pic:cNvPicPr/>
                  </pic:nvPicPr>
                  <pic:blipFill>
                    <a:blip r:embed="rId23"/>
                    <a:stretch>
                      <a:fillRect/>
                    </a:stretch>
                  </pic:blipFill>
                  <pic:spPr>
                    <a:xfrm>
                      <a:off x="0" y="0"/>
                      <a:ext cx="2880360" cy="5745480"/>
                    </a:xfrm>
                    <a:prstGeom prst="rect">
                      <a:avLst/>
                    </a:prstGeom>
                  </pic:spPr>
                </pic:pic>
              </a:graphicData>
            </a:graphic>
            <wp14:sizeRelH relativeFrom="margin">
              <wp14:pctWidth>0</wp14:pctWidth>
            </wp14:sizeRelH>
            <wp14:sizeRelV relativeFrom="margin">
              <wp14:pctHeight>0</wp14:pctHeight>
            </wp14:sizeRelV>
          </wp:anchor>
        </w:drawing>
      </w:r>
      <w:r w:rsidR="00680B8E" w:rsidRPr="00662DD5">
        <w:rPr>
          <w:rFonts w:ascii="Times New Roman" w:hAnsi="Times New Roman" w:cs="Times New Roman"/>
          <w:color w:val="auto"/>
        </w:rPr>
        <w:t xml:space="preserve"> </w:t>
      </w:r>
      <w:bookmarkStart w:id="1" w:name="_Hlk122326321"/>
    </w:p>
    <w:p w14:paraId="30669D59" w14:textId="7D955171" w:rsidR="005307F9" w:rsidRPr="00662DD5" w:rsidRDefault="005307F9" w:rsidP="008A4ED4">
      <w:pPr>
        <w:pStyle w:val="Heading2"/>
        <w:rPr>
          <w:rFonts w:ascii="Times New Roman" w:hAnsi="Times New Roman" w:cs="Times New Roman"/>
          <w:color w:val="auto"/>
        </w:rPr>
      </w:pPr>
    </w:p>
    <w:p w14:paraId="3AE96D66" w14:textId="77777777" w:rsidR="005307F9" w:rsidRPr="00662DD5" w:rsidRDefault="005307F9" w:rsidP="008A4ED4">
      <w:pPr>
        <w:pStyle w:val="Heading2"/>
        <w:rPr>
          <w:rFonts w:ascii="Times New Roman" w:hAnsi="Times New Roman" w:cs="Times New Roman"/>
          <w:color w:val="auto"/>
        </w:rPr>
      </w:pPr>
    </w:p>
    <w:p w14:paraId="0C8C0259" w14:textId="77777777" w:rsidR="005307F9" w:rsidRPr="00662DD5" w:rsidRDefault="005307F9" w:rsidP="008A4ED4">
      <w:pPr>
        <w:pStyle w:val="Heading2"/>
        <w:rPr>
          <w:rFonts w:ascii="Times New Roman" w:hAnsi="Times New Roman" w:cs="Times New Roman"/>
          <w:color w:val="auto"/>
        </w:rPr>
      </w:pPr>
    </w:p>
    <w:p w14:paraId="06EE6769" w14:textId="77777777" w:rsidR="005307F9" w:rsidRPr="00662DD5" w:rsidRDefault="005307F9" w:rsidP="008A4ED4">
      <w:pPr>
        <w:pStyle w:val="Heading2"/>
        <w:rPr>
          <w:rFonts w:ascii="Times New Roman" w:hAnsi="Times New Roman" w:cs="Times New Roman"/>
          <w:color w:val="auto"/>
        </w:rPr>
      </w:pPr>
    </w:p>
    <w:p w14:paraId="76F970C7" w14:textId="77777777" w:rsidR="005307F9" w:rsidRPr="00662DD5" w:rsidRDefault="005307F9" w:rsidP="008A4ED4">
      <w:pPr>
        <w:pStyle w:val="Heading2"/>
        <w:rPr>
          <w:rFonts w:ascii="Times New Roman" w:hAnsi="Times New Roman" w:cs="Times New Roman"/>
          <w:color w:val="auto"/>
        </w:rPr>
      </w:pPr>
    </w:p>
    <w:p w14:paraId="76A267F7" w14:textId="3CF65CA8" w:rsidR="005307F9" w:rsidRPr="00662DD5" w:rsidRDefault="005307F9" w:rsidP="008A4ED4">
      <w:pPr>
        <w:pStyle w:val="Heading2"/>
        <w:rPr>
          <w:rFonts w:ascii="Times New Roman" w:hAnsi="Times New Roman" w:cs="Times New Roman"/>
          <w:color w:val="auto"/>
        </w:rPr>
      </w:pPr>
    </w:p>
    <w:p w14:paraId="49D7E120" w14:textId="77777777" w:rsidR="005307F9" w:rsidRPr="00662DD5" w:rsidRDefault="005307F9" w:rsidP="008A4ED4">
      <w:pPr>
        <w:pStyle w:val="Heading2"/>
        <w:rPr>
          <w:rFonts w:ascii="Times New Roman" w:hAnsi="Times New Roman" w:cs="Times New Roman"/>
          <w:color w:val="auto"/>
        </w:rPr>
      </w:pPr>
    </w:p>
    <w:p w14:paraId="497CE295" w14:textId="77777777" w:rsidR="005307F9" w:rsidRPr="00662DD5" w:rsidRDefault="005307F9" w:rsidP="008A4ED4">
      <w:pPr>
        <w:pStyle w:val="Heading2"/>
        <w:rPr>
          <w:rFonts w:ascii="Times New Roman" w:hAnsi="Times New Roman" w:cs="Times New Roman"/>
          <w:color w:val="auto"/>
        </w:rPr>
      </w:pPr>
    </w:p>
    <w:p w14:paraId="35C7ED29" w14:textId="77777777" w:rsidR="005307F9" w:rsidRPr="00662DD5" w:rsidRDefault="005307F9" w:rsidP="008A4ED4">
      <w:pPr>
        <w:pStyle w:val="Heading2"/>
        <w:rPr>
          <w:rFonts w:ascii="Times New Roman" w:hAnsi="Times New Roman" w:cs="Times New Roman"/>
          <w:color w:val="auto"/>
        </w:rPr>
      </w:pPr>
    </w:p>
    <w:p w14:paraId="68176B97" w14:textId="77777777" w:rsidR="005307F9" w:rsidRPr="00662DD5" w:rsidRDefault="005307F9" w:rsidP="008A4ED4">
      <w:pPr>
        <w:pStyle w:val="Heading2"/>
        <w:rPr>
          <w:rFonts w:ascii="Times New Roman" w:hAnsi="Times New Roman" w:cs="Times New Roman"/>
          <w:color w:val="auto"/>
        </w:rPr>
      </w:pPr>
    </w:p>
    <w:p w14:paraId="17297514" w14:textId="77777777" w:rsidR="005307F9" w:rsidRPr="00662DD5" w:rsidRDefault="005307F9" w:rsidP="008A4ED4">
      <w:pPr>
        <w:pStyle w:val="Heading2"/>
        <w:rPr>
          <w:rFonts w:ascii="Times New Roman" w:hAnsi="Times New Roman" w:cs="Times New Roman"/>
          <w:color w:val="auto"/>
        </w:rPr>
      </w:pPr>
    </w:p>
    <w:p w14:paraId="595C5B86" w14:textId="77777777" w:rsidR="005307F9" w:rsidRPr="00662DD5" w:rsidRDefault="005307F9" w:rsidP="008A4ED4">
      <w:pPr>
        <w:pStyle w:val="Heading2"/>
        <w:rPr>
          <w:rFonts w:ascii="Times New Roman" w:hAnsi="Times New Roman" w:cs="Times New Roman"/>
          <w:color w:val="auto"/>
        </w:rPr>
      </w:pPr>
    </w:p>
    <w:p w14:paraId="17FDDEE7" w14:textId="77777777" w:rsidR="005307F9" w:rsidRPr="00662DD5" w:rsidRDefault="005307F9" w:rsidP="008A4ED4">
      <w:pPr>
        <w:pStyle w:val="Heading2"/>
        <w:rPr>
          <w:rFonts w:ascii="Times New Roman" w:hAnsi="Times New Roman" w:cs="Times New Roman"/>
          <w:color w:val="auto"/>
        </w:rPr>
      </w:pPr>
    </w:p>
    <w:p w14:paraId="6A0C8703" w14:textId="77777777" w:rsidR="005307F9" w:rsidRPr="00662DD5" w:rsidRDefault="005307F9" w:rsidP="008A4ED4">
      <w:pPr>
        <w:pStyle w:val="Heading2"/>
        <w:rPr>
          <w:rFonts w:ascii="Times New Roman" w:hAnsi="Times New Roman" w:cs="Times New Roman"/>
          <w:color w:val="auto"/>
        </w:rPr>
      </w:pPr>
    </w:p>
    <w:p w14:paraId="2785C34D" w14:textId="77777777" w:rsidR="005307F9" w:rsidRPr="00662DD5" w:rsidRDefault="005307F9" w:rsidP="008A4ED4">
      <w:pPr>
        <w:pStyle w:val="Heading2"/>
        <w:rPr>
          <w:rFonts w:ascii="Times New Roman" w:hAnsi="Times New Roman" w:cs="Times New Roman"/>
          <w:color w:val="auto"/>
        </w:rPr>
      </w:pPr>
    </w:p>
    <w:p w14:paraId="567ADD76" w14:textId="77777777" w:rsidR="005307F9" w:rsidRPr="00662DD5" w:rsidRDefault="005307F9" w:rsidP="008A4ED4">
      <w:pPr>
        <w:pStyle w:val="Heading2"/>
        <w:rPr>
          <w:rFonts w:ascii="Times New Roman" w:hAnsi="Times New Roman" w:cs="Times New Roman"/>
          <w:color w:val="auto"/>
        </w:rPr>
      </w:pPr>
    </w:p>
    <w:p w14:paraId="7AF06B5B" w14:textId="77777777" w:rsidR="005307F9" w:rsidRPr="00662DD5" w:rsidRDefault="005307F9" w:rsidP="008A4ED4">
      <w:pPr>
        <w:pStyle w:val="Heading2"/>
        <w:rPr>
          <w:rFonts w:ascii="Times New Roman" w:hAnsi="Times New Roman" w:cs="Times New Roman"/>
          <w:color w:val="auto"/>
        </w:rPr>
      </w:pPr>
    </w:p>
    <w:p w14:paraId="1BB67C06" w14:textId="77777777" w:rsidR="00341838" w:rsidRPr="00662DD5" w:rsidRDefault="00341838" w:rsidP="008A4ED4">
      <w:pPr>
        <w:pStyle w:val="Heading2"/>
        <w:rPr>
          <w:rFonts w:ascii="Times New Roman" w:hAnsi="Times New Roman" w:cs="Times New Roman"/>
          <w:color w:val="auto"/>
        </w:rPr>
        <w:sectPr w:rsidR="00341838" w:rsidRPr="00662DD5" w:rsidSect="00341838">
          <w:footerReference w:type="default" r:id="rId24"/>
          <w:headerReference w:type="first" r:id="rId25"/>
          <w:footerReference w:type="first" r:id="rId26"/>
          <w:pgSz w:w="16838" w:h="11906" w:orient="landscape"/>
          <w:pgMar w:top="1418" w:right="1134" w:bottom="1418" w:left="1134" w:header="397" w:footer="709" w:gutter="0"/>
          <w:cols w:space="708"/>
          <w:formProt w:val="0"/>
          <w:titlePg/>
          <w:docGrid w:linePitch="360"/>
        </w:sectPr>
      </w:pPr>
    </w:p>
    <w:p w14:paraId="4FAAD89B" w14:textId="77777777" w:rsidR="00DC215B" w:rsidRPr="00662DD5" w:rsidRDefault="00DC215B" w:rsidP="00DC215B">
      <w:pPr>
        <w:jc w:val="right"/>
      </w:pPr>
      <w:r w:rsidRPr="00662DD5">
        <w:lastRenderedPageBreak/>
        <w:tab/>
        <w:t>Lisa 4</w:t>
      </w:r>
    </w:p>
    <w:p w14:paraId="68449716" w14:textId="77777777" w:rsidR="00DC215B" w:rsidRPr="00662DD5" w:rsidRDefault="00DC215B" w:rsidP="00DC215B">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102415267"/>
          <w:placeholder>
            <w:docPart w:val="751E239E05574173B49FAFA19B0B15D0"/>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töövõtu</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p w14:paraId="2A650C99" w14:textId="77777777" w:rsidR="00DC215B" w:rsidRPr="00662DD5" w:rsidRDefault="00DC215B" w:rsidP="00DC215B">
      <w:pPr>
        <w:jc w:val="both"/>
      </w:pPr>
    </w:p>
    <w:p w14:paraId="01A108C0" w14:textId="77777777" w:rsidR="00DC215B" w:rsidRPr="00662DD5" w:rsidRDefault="00DC215B" w:rsidP="00DC215B">
      <w:pPr>
        <w:jc w:val="both"/>
      </w:pPr>
      <w:r w:rsidRPr="00662DD5">
        <w:t>Istutustööde üldine kirjeldus</w:t>
      </w:r>
    </w:p>
    <w:p w14:paraId="19D965F3" w14:textId="77777777" w:rsidR="00DC215B" w:rsidRPr="00662DD5" w:rsidRDefault="00DC215B" w:rsidP="00DC215B">
      <w:pPr>
        <w:jc w:val="both"/>
      </w:pPr>
    </w:p>
    <w:p w14:paraId="4428D799" w14:textId="77777777" w:rsidR="00DC215B" w:rsidRPr="00662DD5" w:rsidRDefault="00DC215B" w:rsidP="00DC215B">
      <w:pPr>
        <w:jc w:val="both"/>
      </w:pPr>
      <w:r w:rsidRPr="00662DD5">
        <w:t>1. Istutatavad taimed annab tellija, muudest allikatest pärinevate metsataimede istutamine ei ole lubatud.</w:t>
      </w:r>
    </w:p>
    <w:p w14:paraId="6DE3D006" w14:textId="77777777" w:rsidR="00DC215B" w:rsidRPr="00662DD5" w:rsidRDefault="00DC215B" w:rsidP="00DC215B">
      <w:pPr>
        <w:pStyle w:val="ListParagraph"/>
        <w:suppressAutoHyphens/>
        <w:ind w:left="0"/>
        <w:contextualSpacing w:val="0"/>
        <w:jc w:val="both"/>
      </w:pPr>
      <w:r w:rsidRPr="00662DD5">
        <w:t>Istutatavate taimede liik, tüüp ja ligikaudsed kõrgusvahemikud on alljärgnevad:</w:t>
      </w:r>
    </w:p>
    <w:p w14:paraId="57B06A9E" w14:textId="77777777" w:rsidR="00DC215B" w:rsidRPr="00662DD5" w:rsidRDefault="00DC215B" w:rsidP="00DC215B">
      <w:pPr>
        <w:pStyle w:val="ListParagraph"/>
        <w:numPr>
          <w:ilvl w:val="3"/>
          <w:numId w:val="15"/>
        </w:numPr>
        <w:suppressAutoHyphens/>
        <w:jc w:val="both"/>
      </w:pPr>
      <w:r w:rsidRPr="00662DD5">
        <w:t>Mänd (MA) suletud juurekavaga ehk potitaim: 8-40 cm;</w:t>
      </w:r>
    </w:p>
    <w:p w14:paraId="25F713BB" w14:textId="77777777" w:rsidR="00DC215B" w:rsidRPr="00662DD5" w:rsidRDefault="00DC215B" w:rsidP="00DC215B">
      <w:pPr>
        <w:pStyle w:val="ListParagraph"/>
        <w:numPr>
          <w:ilvl w:val="3"/>
          <w:numId w:val="15"/>
        </w:numPr>
        <w:suppressAutoHyphens/>
        <w:jc w:val="both"/>
      </w:pPr>
      <w:r w:rsidRPr="00662DD5">
        <w:t>Kuusk (KU) suletud juurekavaga ehk potitaim: 18-70 cm;</w:t>
      </w:r>
    </w:p>
    <w:p w14:paraId="12BCA8BB" w14:textId="77777777" w:rsidR="00DC215B" w:rsidRPr="00662DD5" w:rsidRDefault="00DC215B" w:rsidP="00DC215B">
      <w:pPr>
        <w:pStyle w:val="ListParagraph"/>
        <w:numPr>
          <w:ilvl w:val="3"/>
          <w:numId w:val="15"/>
        </w:numPr>
        <w:suppressAutoHyphens/>
        <w:jc w:val="both"/>
      </w:pPr>
      <w:r w:rsidRPr="00662DD5">
        <w:t>Kuusk (KU) avajuurne taim: 20-80 cm;</w:t>
      </w:r>
    </w:p>
    <w:p w14:paraId="6AA1BF75" w14:textId="77777777" w:rsidR="00DC215B" w:rsidRPr="00662DD5" w:rsidRDefault="00DC215B" w:rsidP="00DC215B">
      <w:pPr>
        <w:pStyle w:val="ListParagraph"/>
        <w:numPr>
          <w:ilvl w:val="3"/>
          <w:numId w:val="15"/>
        </w:numPr>
        <w:suppressAutoHyphens/>
        <w:jc w:val="both"/>
      </w:pPr>
      <w:r w:rsidRPr="00662DD5">
        <w:t>Kask (KS) avajuurne taim: 50-180 cm</w:t>
      </w:r>
    </w:p>
    <w:p w14:paraId="04D640DE" w14:textId="5DC3999C" w:rsidR="00A752C0" w:rsidRPr="00662DD5" w:rsidRDefault="00A752C0" w:rsidP="00DC215B">
      <w:pPr>
        <w:pStyle w:val="ListParagraph"/>
        <w:numPr>
          <w:ilvl w:val="3"/>
          <w:numId w:val="15"/>
        </w:numPr>
        <w:suppressAutoHyphens/>
        <w:jc w:val="both"/>
      </w:pPr>
      <w:r w:rsidRPr="00662DD5">
        <w:t xml:space="preserve">Kask </w:t>
      </w:r>
      <w:r w:rsidR="00B83F54" w:rsidRPr="00662DD5">
        <w:t>(</w:t>
      </w:r>
      <w:r w:rsidRPr="00662DD5">
        <w:t xml:space="preserve">KS) </w:t>
      </w:r>
      <w:r w:rsidR="00B83F54" w:rsidRPr="00662DD5">
        <w:t xml:space="preserve">suletud juurekavaga ehk potitaim: </w:t>
      </w:r>
      <w:r w:rsidR="002C0727" w:rsidRPr="00662DD5">
        <w:t>40-120 cm</w:t>
      </w:r>
      <w:r w:rsidR="00B83F54" w:rsidRPr="00662DD5">
        <w:t xml:space="preserve"> </w:t>
      </w:r>
    </w:p>
    <w:p w14:paraId="5A3AEE2D" w14:textId="77777777" w:rsidR="00DC215B" w:rsidRPr="00662DD5" w:rsidRDefault="00DC215B" w:rsidP="00DC215B">
      <w:pPr>
        <w:pStyle w:val="ListParagraph"/>
        <w:numPr>
          <w:ilvl w:val="3"/>
          <w:numId w:val="15"/>
        </w:numPr>
        <w:suppressAutoHyphens/>
        <w:jc w:val="both"/>
      </w:pPr>
      <w:r w:rsidRPr="00662DD5">
        <w:t>Must lepp (LM) avajuurne taim: 25-180 cm</w:t>
      </w:r>
    </w:p>
    <w:p w14:paraId="21D02C29" w14:textId="77777777" w:rsidR="00DC215B" w:rsidRPr="00662DD5" w:rsidRDefault="00DC215B" w:rsidP="00DC215B">
      <w:pPr>
        <w:pStyle w:val="ListParagraph"/>
        <w:numPr>
          <w:ilvl w:val="3"/>
          <w:numId w:val="15"/>
        </w:numPr>
        <w:suppressAutoHyphens/>
        <w:jc w:val="both"/>
      </w:pPr>
      <w:r w:rsidRPr="00662DD5">
        <w:t>Must lepp (LM) suletud juurekavaga ehk potitaim: 40-120 cm:</w:t>
      </w:r>
    </w:p>
    <w:p w14:paraId="4A3AE561" w14:textId="77777777" w:rsidR="00DC215B" w:rsidRPr="00662DD5" w:rsidRDefault="00DC215B" w:rsidP="00DC215B">
      <w:pPr>
        <w:pStyle w:val="ListParagraph"/>
        <w:ind w:left="0"/>
        <w:jc w:val="both"/>
      </w:pPr>
    </w:p>
    <w:p w14:paraId="507E94D3" w14:textId="77777777" w:rsidR="00DC215B" w:rsidRPr="00662DD5" w:rsidRDefault="00DC215B" w:rsidP="00DC215B">
      <w:pPr>
        <w:pStyle w:val="ListParagraph"/>
        <w:ind w:left="0"/>
        <w:jc w:val="both"/>
      </w:pPr>
      <w:r w:rsidRPr="00662DD5">
        <w:t xml:space="preserve">Hankija annab endast parima, et taimed vastavad eelpooltoodud ligikaudsetele kõrgusvahemikele ning varieeruvus võib esineda mitteolulisel määral, mis ei mõjuta tööprotsessi keerukust. </w:t>
      </w:r>
    </w:p>
    <w:p w14:paraId="232053A5" w14:textId="77777777" w:rsidR="00DC215B" w:rsidRPr="00662DD5" w:rsidRDefault="00DC215B" w:rsidP="00DC215B">
      <w:pPr>
        <w:pStyle w:val="ListParagraph"/>
        <w:suppressAutoHyphens/>
        <w:ind w:left="0"/>
        <w:jc w:val="both"/>
      </w:pPr>
    </w:p>
    <w:p w14:paraId="2B0B6F37" w14:textId="24EC7161" w:rsidR="00EC3384" w:rsidRPr="00662DD5" w:rsidRDefault="00EC3384" w:rsidP="007B28FB">
      <w:pPr>
        <w:suppressAutoHyphens/>
        <w:jc w:val="both"/>
      </w:pPr>
      <w:r w:rsidRPr="00662DD5">
        <w:t>2. Võimalikud hankes tellitavad istutustööde liigid ja nende iseloomustus:</w:t>
      </w:r>
    </w:p>
    <w:p w14:paraId="70B64A26" w14:textId="15441BD9" w:rsidR="00EC3384" w:rsidRPr="00662DD5" w:rsidRDefault="00EC3384" w:rsidP="00EC3384">
      <w:pPr>
        <w:pStyle w:val="ListParagraph"/>
        <w:suppressAutoHyphens/>
        <w:jc w:val="both"/>
      </w:pPr>
      <w:r w:rsidRPr="00662DD5">
        <w:t xml:space="preserve">2.1. Istutamine (IS) – metsataimede istutamine ettevalmistatud või </w:t>
      </w:r>
      <w:proofErr w:type="spellStart"/>
      <w:r w:rsidRPr="00662DD5">
        <w:t>ettevalmistamata</w:t>
      </w:r>
      <w:proofErr w:type="spellEnd"/>
      <w:r w:rsidRPr="00662DD5">
        <w:t xml:space="preserve"> pinnasele. Istutatav puuliik ja taimede arv määratakse Tellija poolt. Raiesmikul looduslikku uuenemist valdavalt ei esine. Töövõtja järgib istutustööde määratud algtihedust ja taimed istutatakse sobilikesse istutuskohtadesse, arvestades maapinna ettevalmistusviisiga.  </w:t>
      </w:r>
    </w:p>
    <w:p w14:paraId="1C478459" w14:textId="77777777" w:rsidR="00EC3384" w:rsidRPr="00662DD5" w:rsidRDefault="00EC3384" w:rsidP="00EC3384">
      <w:pPr>
        <w:pStyle w:val="ListParagraph"/>
        <w:suppressAutoHyphens/>
        <w:jc w:val="both"/>
      </w:pPr>
    </w:p>
    <w:p w14:paraId="48CF6710" w14:textId="77777777" w:rsidR="00EC3384" w:rsidRPr="00662DD5" w:rsidRDefault="00EC3384" w:rsidP="00EC3384">
      <w:pPr>
        <w:pStyle w:val="ListParagraph"/>
        <w:suppressAutoHyphens/>
        <w:jc w:val="both"/>
      </w:pPr>
      <w:r w:rsidRPr="00662DD5">
        <w:t xml:space="preserve">2.2. Looduslikule uuenemisele kaasaaitamine istutusega (LUK-IS) – metsataimede istutamine ettevalmistatud või </w:t>
      </w:r>
      <w:proofErr w:type="spellStart"/>
      <w:r w:rsidRPr="00662DD5">
        <w:t>ettevalmistamata</w:t>
      </w:r>
      <w:proofErr w:type="spellEnd"/>
      <w:r w:rsidRPr="00662DD5">
        <w:t xml:space="preserve"> pinnasele. Istutatav puuliik ja taimede arv määratakse tellija poolt. Taimede algtihedus on madalam, raiesmikul võib esineda looduslikku uuendust. </w:t>
      </w:r>
    </w:p>
    <w:p w14:paraId="63137E6E" w14:textId="77777777" w:rsidR="00EC3384" w:rsidRPr="00662DD5" w:rsidRDefault="00EC3384" w:rsidP="00EC3384">
      <w:pPr>
        <w:pStyle w:val="ListParagraph"/>
        <w:suppressAutoHyphens/>
        <w:jc w:val="both"/>
      </w:pPr>
    </w:p>
    <w:p w14:paraId="426D46B3" w14:textId="1ACF11ED" w:rsidR="00EC3384" w:rsidRPr="00662DD5" w:rsidRDefault="00EC3384" w:rsidP="007B28FB">
      <w:pPr>
        <w:pStyle w:val="ListParagraph"/>
        <w:suppressAutoHyphens/>
        <w:jc w:val="both"/>
      </w:pPr>
      <w:r w:rsidRPr="00662DD5">
        <w:t xml:space="preserve">2.3. Metsauuenduse täiendamine (MUT) – metsataimede istutamine </w:t>
      </w:r>
      <w:proofErr w:type="spellStart"/>
      <w:r w:rsidRPr="00662DD5">
        <w:t>ettevalmistamata</w:t>
      </w:r>
      <w:proofErr w:type="spellEnd"/>
      <w:r w:rsidRPr="00662DD5">
        <w:t xml:space="preserve"> või harva ka ettevalmistatud pinnasele, juba eelnevalt istutatud raiesmike täiendamine, taimede istutamine kasvavate taimede vahele. Istutatav puuliik ja taimede arv määratakse tellija poolt. Taimed istutatakse töövõtja poolt kohtadesse, kus varasemalt istutatud taimed on hukkunud või elujõuetuseni kahjustatud ja puudub looduslik uuendus. </w:t>
      </w:r>
    </w:p>
    <w:p w14:paraId="5B463E8D" w14:textId="77777777" w:rsidR="00EC3384" w:rsidRPr="00662DD5" w:rsidRDefault="00EC3384" w:rsidP="00DC215B">
      <w:pPr>
        <w:pStyle w:val="ListParagraph"/>
        <w:suppressAutoHyphens/>
        <w:ind w:left="0"/>
        <w:jc w:val="both"/>
      </w:pPr>
    </w:p>
    <w:p w14:paraId="2A35B77C" w14:textId="4AECE0A5" w:rsidR="00DC215B" w:rsidRPr="00662DD5" w:rsidRDefault="00EC3384" w:rsidP="00DC215B">
      <w:pPr>
        <w:pStyle w:val="ListParagraph"/>
        <w:suppressAutoHyphens/>
        <w:ind w:left="0"/>
        <w:jc w:val="both"/>
      </w:pPr>
      <w:r w:rsidRPr="00662DD5">
        <w:t>3</w:t>
      </w:r>
      <w:r w:rsidR="00DC215B" w:rsidRPr="00662DD5">
        <w:t xml:space="preserve">. Taimede transport ja üleandmine toimub hankija poolt jooksvalt edastatud informatsiooni alusel kokkuleppel töövõtjaga ja taimede koguste alusel kolmel viisil: </w:t>
      </w:r>
    </w:p>
    <w:p w14:paraId="69CCE204" w14:textId="77777777" w:rsidR="00DC215B" w:rsidRPr="00662DD5" w:rsidRDefault="00DC215B" w:rsidP="00DC215B">
      <w:pPr>
        <w:jc w:val="both"/>
      </w:pPr>
    </w:p>
    <w:p w14:paraId="7407A8B7" w14:textId="7C72F5E0" w:rsidR="00DC215B" w:rsidRPr="00662DD5" w:rsidRDefault="00EC3384" w:rsidP="00DC215B">
      <w:pPr>
        <w:jc w:val="both"/>
      </w:pPr>
      <w:r w:rsidRPr="00662DD5">
        <w:t>3</w:t>
      </w:r>
      <w:r w:rsidR="00DC215B" w:rsidRPr="00662DD5">
        <w:t>.1. tellija korraldab taimede transpordi ja veab taimed istutuse tööobjekti vahetusse lähedusse – istutamisel rakendub ilma veota hind;</w:t>
      </w:r>
    </w:p>
    <w:p w14:paraId="64E05895" w14:textId="614F8DB5" w:rsidR="00DC215B" w:rsidRPr="00662DD5" w:rsidRDefault="00EC3384" w:rsidP="00DC215B">
      <w:pPr>
        <w:jc w:val="both"/>
      </w:pPr>
      <w:r w:rsidRPr="00662DD5">
        <w:t>3</w:t>
      </w:r>
      <w:r w:rsidR="00DC215B" w:rsidRPr="00662DD5">
        <w:t>.2. tellija korraldab taimede transpordi ja veab taimed töövõtja lattu, töövõtja veab taimed tööobjektile – istutamisel rakendub veoga hind;</w:t>
      </w:r>
    </w:p>
    <w:p w14:paraId="0DB33FBF" w14:textId="43FC31FE" w:rsidR="00DC215B" w:rsidRPr="00662DD5" w:rsidRDefault="00EC3384" w:rsidP="00DC215B">
      <w:pPr>
        <w:jc w:val="both"/>
      </w:pPr>
      <w:r w:rsidRPr="00662DD5">
        <w:t>3</w:t>
      </w:r>
      <w:r w:rsidR="00DC215B" w:rsidRPr="00662DD5">
        <w:t xml:space="preserve">.3. töövõtja korraldab taimede transpordi tellija taimlast või tellija laost – istutamisel rakendub veoga hind. </w:t>
      </w:r>
    </w:p>
    <w:p w14:paraId="30A14047" w14:textId="3D16C3ED" w:rsidR="00DC215B" w:rsidRPr="00662DD5" w:rsidRDefault="00EC3384" w:rsidP="00DC215B">
      <w:pPr>
        <w:jc w:val="both"/>
      </w:pPr>
      <w:r w:rsidRPr="00662DD5">
        <w:lastRenderedPageBreak/>
        <w:t>4</w:t>
      </w:r>
      <w:r w:rsidR="00DC215B" w:rsidRPr="00662DD5">
        <w:t>. Töövõtja peab käitama istutuspiirkonnas taimede ladustamiseks sobilikku ladu, mis vastab vähemalt järgnevatele nõuetele:</w:t>
      </w:r>
    </w:p>
    <w:p w14:paraId="352BBEFB" w14:textId="2D672F18" w:rsidR="00DC215B" w:rsidRPr="00662DD5" w:rsidRDefault="00EC3384" w:rsidP="00DC215B">
      <w:pPr>
        <w:jc w:val="both"/>
      </w:pPr>
      <w:r w:rsidRPr="00662DD5">
        <w:t>4</w:t>
      </w:r>
      <w:r w:rsidR="00DC215B" w:rsidRPr="00662DD5">
        <w:t>.1. Lao täpne asukoht, s.h koordinaadid, ja kirjeldus (vähemalt järgnevate alapunktide nõuetele vastavuse osas) on tellijale teatatud hiljemalt lepingu sõlmimise ajaks. Lao asukohta ega põhiomadusi ei või ilma tellijaga kooskõlastamata istutusperioodil muuta;</w:t>
      </w:r>
    </w:p>
    <w:p w14:paraId="6A4A7F31" w14:textId="6A8676F2" w:rsidR="00DC215B" w:rsidRPr="00662DD5" w:rsidRDefault="00DC215B" w:rsidP="00DC215B">
      <w:pPr>
        <w:jc w:val="both"/>
      </w:pPr>
      <w:r w:rsidRPr="00662DD5">
        <w:t>3</w:t>
      </w:r>
      <w:r w:rsidR="00EC3384" w:rsidRPr="00662DD5">
        <w:t>4</w:t>
      </w:r>
      <w:r w:rsidRPr="00662DD5">
        <w:t xml:space="preserve">2. Lao mahutavus peab olema vähemalt ühe poolhaagisega veoauto koormatäie suurusele kogusele (ca </w:t>
      </w:r>
      <w:r w:rsidR="004D7C55" w:rsidRPr="00662DD5">
        <w:t>120</w:t>
      </w:r>
      <w:r w:rsidRPr="00662DD5">
        <w:t xml:space="preserve"> 000 taime) üheaegselt;</w:t>
      </w:r>
    </w:p>
    <w:p w14:paraId="46FE7D1A" w14:textId="438E09D7" w:rsidR="00DC215B" w:rsidRPr="00662DD5" w:rsidRDefault="00EC3384" w:rsidP="00DC215B">
      <w:pPr>
        <w:jc w:val="both"/>
      </w:pPr>
      <w:r w:rsidRPr="00662DD5">
        <w:t>4</w:t>
      </w:r>
      <w:r w:rsidR="00DC215B" w:rsidRPr="00662DD5">
        <w:t xml:space="preserve">.3. Laos peab olema võimalik tagada </w:t>
      </w:r>
      <w:proofErr w:type="spellStart"/>
      <w:r w:rsidR="00DC215B" w:rsidRPr="00662DD5">
        <w:t>varjestus</w:t>
      </w:r>
      <w:proofErr w:type="spellEnd"/>
      <w:r w:rsidR="00DC215B" w:rsidRPr="00662DD5">
        <w:t xml:space="preserve"> päikesevalguse ja sademete eest kõigile ladustatavatele taimedele – nt ajutine telk, kuur, garaaž vms;</w:t>
      </w:r>
    </w:p>
    <w:p w14:paraId="2C12236A" w14:textId="3B1C5479" w:rsidR="00DC215B" w:rsidRPr="00662DD5" w:rsidRDefault="00EC3384" w:rsidP="00DC215B">
      <w:pPr>
        <w:jc w:val="both"/>
      </w:pPr>
      <w:r w:rsidRPr="00662DD5">
        <w:t>5</w:t>
      </w:r>
      <w:r w:rsidR="00DC215B" w:rsidRPr="00662DD5">
        <w:t>.4. Laos peab olema võimalik lihtsate meetmetega vältida taimede ülekuumenemist ja kuivamist;</w:t>
      </w:r>
    </w:p>
    <w:p w14:paraId="4EE57299" w14:textId="48E177DA" w:rsidR="00DC215B" w:rsidRPr="00662DD5" w:rsidRDefault="00EC3384" w:rsidP="00DC215B">
      <w:pPr>
        <w:jc w:val="both"/>
      </w:pPr>
      <w:r w:rsidRPr="00662DD5">
        <w:t>5</w:t>
      </w:r>
      <w:r w:rsidR="00DC215B" w:rsidRPr="00662DD5">
        <w:t>.5. Laos peab olema võimalik taimi kasta (niisutada);</w:t>
      </w:r>
    </w:p>
    <w:p w14:paraId="536A304C" w14:textId="0CBFD47E" w:rsidR="00DC215B" w:rsidRPr="00662DD5" w:rsidRDefault="00EC3384" w:rsidP="00DC215B">
      <w:pPr>
        <w:jc w:val="both"/>
      </w:pPr>
      <w:r w:rsidRPr="00662DD5">
        <w:t>5</w:t>
      </w:r>
      <w:r w:rsidR="00DC215B" w:rsidRPr="00662DD5">
        <w:t>.6. Laos peab olema tagatud taimede säilimine, s.h kaitstus varguse jms eest, samuti ei tohi lao asukohas taimedele toimida sellised mõjurid, mis olemuslikult võivad tuua taimedele kaasa kahjulikke tagajärgi (nt, kemikaalide aurude mõju vms);</w:t>
      </w:r>
    </w:p>
    <w:p w14:paraId="2BCBAFD9" w14:textId="3647A7A3" w:rsidR="00DC215B" w:rsidRPr="00662DD5" w:rsidRDefault="00EC3384" w:rsidP="00DC215B">
      <w:pPr>
        <w:jc w:val="both"/>
      </w:pPr>
      <w:r w:rsidRPr="00662DD5">
        <w:t>5</w:t>
      </w:r>
      <w:r w:rsidR="00DC215B" w:rsidRPr="00662DD5">
        <w:t>.7. Lao asukohas peab olema tagatud juurdepääs erinevate transpordivahenditega, s.h kindlasti peab olema tagatud juurdepääs ja manööverdamisvõimalus poolhaagisega veoautole taimede veoks;</w:t>
      </w:r>
    </w:p>
    <w:p w14:paraId="4025E250" w14:textId="75F6E517" w:rsidR="00DC215B" w:rsidRPr="00662DD5" w:rsidRDefault="00EC3384" w:rsidP="00DC215B">
      <w:pPr>
        <w:jc w:val="both"/>
      </w:pPr>
      <w:r w:rsidRPr="00662DD5">
        <w:t>5</w:t>
      </w:r>
      <w:r w:rsidR="00DC215B" w:rsidRPr="00662DD5">
        <w:t>.8. Lao asukohas peab olema tagatud Töövõtja poolne taimede maha laadimise võimekus koorma saabumise ajal eeldusel, et tarne aeg on täpsustatud hiljemalt eelneval päeval;</w:t>
      </w:r>
    </w:p>
    <w:p w14:paraId="0867DFAC" w14:textId="1BBF8B22" w:rsidR="00DC215B" w:rsidRPr="00662DD5" w:rsidRDefault="00EC3384" w:rsidP="00DC215B">
      <w:pPr>
        <w:jc w:val="both"/>
      </w:pPr>
      <w:r w:rsidRPr="00662DD5">
        <w:t>5</w:t>
      </w:r>
      <w:r w:rsidR="00DC215B" w:rsidRPr="00662DD5">
        <w:t>.9. Laole peab olema tagatud tellija esindaja juurdepääs pisteliste kontrollide teostamiseks taimede säilimise ja hoiutingimuste kontrollimiseks.</w:t>
      </w:r>
    </w:p>
    <w:p w14:paraId="13FC7D56" w14:textId="77777777" w:rsidR="00DC215B" w:rsidRPr="00662DD5" w:rsidRDefault="00DC215B" w:rsidP="00DC215B">
      <w:pPr>
        <w:jc w:val="both"/>
      </w:pPr>
      <w:r w:rsidRPr="00662DD5">
        <w:t xml:space="preserve"> </w:t>
      </w:r>
    </w:p>
    <w:p w14:paraId="58611A64" w14:textId="77777777" w:rsidR="00DC215B" w:rsidRPr="00662DD5" w:rsidRDefault="00DC215B" w:rsidP="00DC215B">
      <w:pPr>
        <w:jc w:val="both"/>
      </w:pPr>
      <w:r w:rsidRPr="00662DD5">
        <w:t xml:space="preserve">4. Töövõtja vastutab taimede istutuseelse säilimise eest oma laos ning samuti taimede transpordi korral istutuse tööobjekti vahetusse lähedusse sellises taimede asukohas alates taimede saabumisest töövõtja lattu või istutuse tööobjekti vahetusse lähedusse ning taimede nendes asukohtades mahalaadimisest. Töövõtja poolse transpordi korral tellija taimlast või tellija laost vastutab töövõtja taimede istutuseelse säilimise eest alates taimede töövõtja valdusesse üleandmise hetkest tellija taimlas või tellija laos. </w:t>
      </w:r>
    </w:p>
    <w:p w14:paraId="203E597A" w14:textId="77777777" w:rsidR="00DC215B" w:rsidRPr="00662DD5" w:rsidRDefault="00DC215B" w:rsidP="00DC215B">
      <w:pPr>
        <w:jc w:val="both"/>
      </w:pPr>
      <w:r w:rsidRPr="00662DD5">
        <w:t xml:space="preserve"> </w:t>
      </w:r>
    </w:p>
    <w:p w14:paraId="12FB6D6C" w14:textId="77777777" w:rsidR="00DC215B" w:rsidRPr="00662DD5" w:rsidRDefault="00DC215B" w:rsidP="00DC215B">
      <w:pPr>
        <w:jc w:val="both"/>
      </w:pPr>
      <w:r w:rsidRPr="00662DD5">
        <w:t xml:space="preserve">5. Tellijal on õigus nõuda töövõtjalt tema vastutusel olnud kahjustunud, hukkunud, kadunud või varastatud taimede maksumuse hüvitamist RMK taimede 2x hinnakirja alusel. </w:t>
      </w:r>
    </w:p>
    <w:p w14:paraId="52A18261" w14:textId="77777777" w:rsidR="00DC215B" w:rsidRPr="00662DD5" w:rsidRDefault="00DC215B" w:rsidP="00DC215B">
      <w:pPr>
        <w:jc w:val="both"/>
      </w:pPr>
    </w:p>
    <w:p w14:paraId="19139B48" w14:textId="77777777" w:rsidR="00DC215B" w:rsidRPr="00662DD5" w:rsidRDefault="00DC215B" w:rsidP="00DC215B">
      <w:pPr>
        <w:pStyle w:val="ListParagraph"/>
        <w:suppressAutoHyphens/>
        <w:ind w:left="0"/>
        <w:jc w:val="both"/>
      </w:pPr>
      <w:r w:rsidRPr="00662DD5">
        <w:t xml:space="preserve">6. Töövõtja teostab tervikliku tööülesandena istutustöid hankija poolse üldise juhtimise ja järelevalve all, korraldades ja viies iseseisvalt läbi istutustööde tööprotsessi erinevaid osi. Hankija ei esita hankes nõuet teatud kindla arvu tööliste kaasamiseks iga pakutud ja edukaks osutunud mahuosa kohta (1 mahuosa=21 000 taime) istutamise kohta aastas, piisava arvu vajaliku tööjõu olemasolu tagamine on töövõtja riisiko. Siiski võtab hankija temale teadaolevaid ning vajadusel lepingu täitmise käigus või lepingu alusel saadud andmeid kaasatava tööjõu olemi kohta arvesse otsustamaks, milline on või võib olla töövõtja tõenäoline suutlikkus lepingu nõuetekohaseks täitmiseks. Hankija pikaajalise kogemuse põhjal on ühe töölise poolt ligikaudu 6 nädala pikkuse kevadise istutusperioodi jooksul istutatavate taimede arv keskmiselt 21 000, sellest oluliselt erinevad istutamisjõudluse näitajad võivad hankija jaoks tõenäoliselt osundada võimalikele probleemidele lepingu nõuetekohasel täitmisel. Töövõtja tagab valmisoleku istutustööde teostamiseks kogu istutusperioodi jooksul, sh vajaliku tööjõu olemasolu ja valmisoleku istutusperioodil iga nädal arvestusega, et lepingu alusel  määratud istutusperioodi töömaht jagatakse 6-le nädalale.  </w:t>
      </w:r>
    </w:p>
    <w:p w14:paraId="2038DD0B" w14:textId="77777777" w:rsidR="00DC215B" w:rsidRPr="00662DD5" w:rsidRDefault="00DC215B" w:rsidP="00DC215B">
      <w:pPr>
        <w:jc w:val="both"/>
      </w:pPr>
    </w:p>
    <w:p w14:paraId="4084B834" w14:textId="77777777" w:rsidR="00DC215B" w:rsidRPr="00662DD5" w:rsidRDefault="00DC215B" w:rsidP="00DC215B">
      <w:pPr>
        <w:jc w:val="both"/>
      </w:pPr>
      <w:r w:rsidRPr="00662DD5">
        <w:t xml:space="preserve">7. Töövõtjal peab olema navigeerimisoskus ja vastav tehniline võimekus, leidmaks iseseisvalt istutuse tööobjektid looduses tellija poolt edastatavate koordinaatide vm ruumiandmete alusel. </w:t>
      </w:r>
    </w:p>
    <w:p w14:paraId="3E9B6820" w14:textId="77777777" w:rsidR="00DC215B" w:rsidRPr="00662DD5" w:rsidRDefault="00DC215B" w:rsidP="00DC215B">
      <w:pPr>
        <w:jc w:val="both"/>
      </w:pPr>
    </w:p>
    <w:p w14:paraId="6AF6672B" w14:textId="77777777" w:rsidR="00DC215B" w:rsidRPr="00662DD5" w:rsidRDefault="00DC215B" w:rsidP="00DC215B">
      <w:pPr>
        <w:jc w:val="both"/>
      </w:pPr>
      <w:r w:rsidRPr="00662DD5">
        <w:lastRenderedPageBreak/>
        <w:t>8. Töövõtjal peab olema valmidus kasutada kaasaegseid asjakohaseid elektroonilisi seadmeid andmete saamiseks ja edastamiseks. Selliste seadmete miinimumnõuded andmevahetuseks tellijaga on järgnevad:</w:t>
      </w:r>
    </w:p>
    <w:p w14:paraId="09E0CAC5" w14:textId="77777777" w:rsidR="00DC215B" w:rsidRPr="00662DD5" w:rsidRDefault="00DC215B" w:rsidP="00DC215B">
      <w:pPr>
        <w:jc w:val="both"/>
      </w:pPr>
    </w:p>
    <w:p w14:paraId="0FCF9BA5" w14:textId="77777777" w:rsidR="00DC215B" w:rsidRPr="00662DD5" w:rsidRDefault="00DC215B" w:rsidP="00DC215B">
      <w:pPr>
        <w:jc w:val="both"/>
      </w:pPr>
      <w:r w:rsidRPr="00662DD5">
        <w:t xml:space="preserve">8.1. puutetundlik nutitelefon või tahvelarvuti </w:t>
      </w:r>
      <w:proofErr w:type="spellStart"/>
      <w:r w:rsidRPr="00662DD5">
        <w:t>geopositsioneerimise</w:t>
      </w:r>
      <w:proofErr w:type="spellEnd"/>
      <w:r w:rsidRPr="00662DD5">
        <w:t xml:space="preserve"> võimalusega;</w:t>
      </w:r>
    </w:p>
    <w:p w14:paraId="2A92C5A3" w14:textId="77777777" w:rsidR="00DC215B" w:rsidRPr="00662DD5" w:rsidRDefault="00DC215B" w:rsidP="00DC215B">
      <w:pPr>
        <w:jc w:val="both"/>
      </w:pPr>
      <w:r w:rsidRPr="00662DD5">
        <w:t>8.2. vähemalt operatsioonisüsteem Android 4.0, ja;</w:t>
      </w:r>
    </w:p>
    <w:p w14:paraId="5BB4B6A2" w14:textId="77777777" w:rsidR="00DC215B" w:rsidRPr="00662DD5" w:rsidRDefault="00DC215B" w:rsidP="00DC215B">
      <w:pPr>
        <w:jc w:val="both"/>
      </w:pPr>
      <w:r w:rsidRPr="00662DD5">
        <w:t xml:space="preserve">8.3. vähemalt 3G võrguühendus. </w:t>
      </w:r>
    </w:p>
    <w:p w14:paraId="3ECF5C70" w14:textId="77777777" w:rsidR="00DC215B" w:rsidRPr="00662DD5" w:rsidRDefault="00DC215B" w:rsidP="00DC215B">
      <w:pPr>
        <w:jc w:val="both"/>
      </w:pPr>
      <w:r w:rsidRPr="00662DD5">
        <w:t xml:space="preserve"> </w:t>
      </w:r>
    </w:p>
    <w:p w14:paraId="341A0AA2" w14:textId="77777777" w:rsidR="00DC215B" w:rsidRPr="00662DD5" w:rsidRDefault="00DC215B" w:rsidP="00DC215B">
      <w:pPr>
        <w:jc w:val="both"/>
      </w:pPr>
      <w:r w:rsidRPr="00662DD5">
        <w:t>9. Juhul, kui andmevahetuseks on vajalik spetsiaaltarkvara, annab tellija selle töövõtjale tasuta  kasutamiseks.</w:t>
      </w:r>
    </w:p>
    <w:p w14:paraId="6616A970" w14:textId="77777777" w:rsidR="00DC215B" w:rsidRPr="00662DD5" w:rsidRDefault="00DC215B" w:rsidP="00DC215B">
      <w:pPr>
        <w:jc w:val="both"/>
      </w:pPr>
      <w:r w:rsidRPr="00662DD5">
        <w:t xml:space="preserve"> </w:t>
      </w:r>
    </w:p>
    <w:p w14:paraId="0E6F1D8F" w14:textId="77777777" w:rsidR="00DC215B" w:rsidRPr="00662DD5" w:rsidRDefault="00DC215B" w:rsidP="00DC215B">
      <w:pPr>
        <w:jc w:val="both"/>
      </w:pPr>
      <w:r w:rsidRPr="00662DD5">
        <w:t>10. Töövõtja on kohustatud tarkvarade arenemisel ja riistvara nõuete muutumisel lepinguperioodil kaasajastama oma vastava võimekuse, konsulteerides selleks tellijaga.</w:t>
      </w:r>
    </w:p>
    <w:p w14:paraId="57CDB1B1" w14:textId="77777777" w:rsidR="00DC215B" w:rsidRPr="00662DD5" w:rsidRDefault="00DC215B" w:rsidP="00DC215B">
      <w:pPr>
        <w:jc w:val="both"/>
      </w:pPr>
      <w:r w:rsidRPr="00662DD5">
        <w:t xml:space="preserve"> </w:t>
      </w:r>
    </w:p>
    <w:p w14:paraId="0926BCBB" w14:textId="77777777" w:rsidR="00DC215B" w:rsidRPr="00662DD5" w:rsidRDefault="00DC215B" w:rsidP="00DC215B">
      <w:pPr>
        <w:jc w:val="both"/>
      </w:pPr>
      <w:r w:rsidRPr="00662DD5">
        <w:t xml:space="preserve">11. Töövõtjal peab olema istutusperioodil kõigil nädalapäevadel valmisolek tellija poolt kohale veetavate taimede vastuvõtmiseks oma laos, s.h taimede mahalaadimiseks.   </w:t>
      </w:r>
    </w:p>
    <w:p w14:paraId="2E22F4DA" w14:textId="77777777" w:rsidR="00DC215B" w:rsidRPr="00662DD5" w:rsidRDefault="00DC215B" w:rsidP="00DC215B">
      <w:pPr>
        <w:jc w:val="both"/>
      </w:pPr>
    </w:p>
    <w:p w14:paraId="0E181B67" w14:textId="0CDE4882" w:rsidR="00DC215B" w:rsidRPr="00662DD5" w:rsidRDefault="00DC215B" w:rsidP="00DC215B">
      <w:pPr>
        <w:jc w:val="both"/>
      </w:pPr>
      <w:r w:rsidRPr="00662DD5">
        <w:t xml:space="preserve">12. Töövõtjal peavad endal olema istutuse teostamiseks vajaminevad töö- ja isikukaitsevahendid, s.h vähemalt labidad, </w:t>
      </w:r>
      <w:r w:rsidR="009B4B60" w:rsidRPr="00662DD5">
        <w:t xml:space="preserve">istutustorud, </w:t>
      </w:r>
      <w:r w:rsidRPr="00662DD5">
        <w:t xml:space="preserve">ämbrid, kindad ja kirved või kiinid vms </w:t>
      </w:r>
      <w:proofErr w:type="spellStart"/>
      <w:r w:rsidR="009B4B60" w:rsidRPr="00662DD5">
        <w:t>vms</w:t>
      </w:r>
      <w:proofErr w:type="spellEnd"/>
      <w:r w:rsidR="009B4B60" w:rsidRPr="00662DD5">
        <w:t xml:space="preserve"> vajadusel taimede juurte kärpimiseks vastavalt lepingu lisale 6</w:t>
      </w:r>
      <w:r w:rsidRPr="00662DD5">
        <w:t xml:space="preserve">. Kasutusse saadud tellija vahendid tuleb nende kasutuse lõppemise järgselt vastaval istutusperioodil tellijale töökorras olekus tagastada, katkised elemendid asendada või nende maksumus hüvitada rahas. Kasutusse saadud vahendeid ei ole lubatud kasutada muul eesmärgil, kui ainult tellijale istutustööde teostamisel. </w:t>
      </w:r>
    </w:p>
    <w:p w14:paraId="4DDFE77A" w14:textId="77777777" w:rsidR="00DC215B" w:rsidRPr="00662DD5" w:rsidRDefault="00DC215B" w:rsidP="00DC215B">
      <w:pPr>
        <w:jc w:val="both"/>
      </w:pPr>
    </w:p>
    <w:p w14:paraId="21C021D7" w14:textId="77777777" w:rsidR="00DC215B" w:rsidRPr="00662DD5" w:rsidRDefault="00DC215B" w:rsidP="00DC215B">
      <w:pPr>
        <w:jc w:val="both"/>
      </w:pPr>
      <w:r w:rsidRPr="00662DD5">
        <w:t xml:space="preserve">13. Töövõtjal peab endal olema võimalik kasutada taimede transportimise vahendeid (nt veoauto, haagis), s.h vajaduse korral eritehnikat (nt ATV vm) taimede transpordiks nii tellija taimlast või tellija laost kui ka taimede transpordiks vahetult istutuse tööobjektile nii töövõtja enda laost kui ka istutuse tööobjekti vahetust lähedusest taimede vastuvõtmise asukohast. </w:t>
      </w:r>
    </w:p>
    <w:p w14:paraId="62DF0BDF" w14:textId="77777777" w:rsidR="00DC215B" w:rsidRPr="00662DD5" w:rsidRDefault="00DC215B" w:rsidP="00DC215B">
      <w:pPr>
        <w:jc w:val="both"/>
      </w:pPr>
    </w:p>
    <w:p w14:paraId="21D750E4" w14:textId="77777777" w:rsidR="00DC215B" w:rsidRPr="00662DD5" w:rsidRDefault="00DC215B" w:rsidP="00DC215B">
      <w:pPr>
        <w:jc w:val="both"/>
      </w:pPr>
      <w:r w:rsidRPr="00662DD5">
        <w:t>14. Töövõtja esindaja peab kasutama andmevahetusel tellijaga ja tööde korraldamisel suhtluskeelena eesti keelt. Töövõtja peab tagama, et tema laos, taimede vastuvõtmise asukohas tööobjekti vahetus läheduses ja istutuse tööobjektil vahetult töötavatest isikutest vähemalt üks isik igakordses töö tegemise asukohas on võimeline saama tellija esindajate eestikeelsetest korraldustest aru ja teistele sama töövõtja esindajatele ja/või töötajatele edastama, samuti andma asjakohast tagasisidet eesti keeles.</w:t>
      </w:r>
    </w:p>
    <w:p w14:paraId="5C46FD5D" w14:textId="77777777" w:rsidR="00DC215B" w:rsidRPr="00662DD5" w:rsidRDefault="00DC215B" w:rsidP="00DC215B">
      <w:pPr>
        <w:jc w:val="both"/>
      </w:pPr>
    </w:p>
    <w:p w14:paraId="2A72BE04" w14:textId="77777777" w:rsidR="00DC215B" w:rsidRPr="00662DD5" w:rsidRDefault="00DC215B" w:rsidP="00DC215B">
      <w:pPr>
        <w:jc w:val="both"/>
      </w:pPr>
      <w:r w:rsidRPr="00662DD5">
        <w:t>15. Töövõtjal ei ole lubatud anda lepingust tulenevaid kohustusi üle kolmandatele isikutele, s.h alltöövõtjatele üle ilma tellija kirjaliku nõusolekuta.</w:t>
      </w:r>
    </w:p>
    <w:p w14:paraId="0EF06225" w14:textId="77777777" w:rsidR="00DC215B" w:rsidRPr="00662DD5" w:rsidRDefault="00DC215B" w:rsidP="00DC215B">
      <w:pPr>
        <w:jc w:val="both"/>
      </w:pPr>
    </w:p>
    <w:p w14:paraId="36F1CBE1" w14:textId="77777777" w:rsidR="00DC215B" w:rsidRPr="00662DD5" w:rsidRDefault="00DC215B" w:rsidP="00DC215B">
      <w:pPr>
        <w:jc w:val="both"/>
      </w:pPr>
      <w:r w:rsidRPr="00662DD5">
        <w:t>16. Töövõtja peab esitama lepingu täitmise alustamise ajaks tellijale selleks ajaks teadaolevate lepingu täitmisel osalevate alltöövõtjate nimed, kontaktandmed ja teave nende seaduslike esindajate kohta, samuti esitama sama teabe ka iga lisanduva alltöövõtja kohta, kes osaleb lepingu täitmisel ja kelle kohta pole tellijale lepingu täitmise alustamise ajaks teavet esitatud.</w:t>
      </w:r>
    </w:p>
    <w:p w14:paraId="7527578B" w14:textId="77777777" w:rsidR="00DC215B" w:rsidRPr="00662DD5" w:rsidRDefault="00DC215B" w:rsidP="00DC215B">
      <w:pPr>
        <w:jc w:val="both"/>
      </w:pPr>
    </w:p>
    <w:p w14:paraId="0156636A" w14:textId="77777777" w:rsidR="00DC215B" w:rsidRPr="00662DD5" w:rsidRDefault="00DC215B" w:rsidP="00DC215B">
      <w:pPr>
        <w:jc w:val="both"/>
      </w:pPr>
      <w:r w:rsidRPr="00662DD5">
        <w:t>17. Töövõtja teostab istutustööd vastavalt hanke alusdokumentides esitatud nõuetele ja tingimustele, sealhulgas:</w:t>
      </w:r>
    </w:p>
    <w:p w14:paraId="6A308CFB" w14:textId="77777777" w:rsidR="00DC215B" w:rsidRPr="00662DD5" w:rsidRDefault="00DC215B" w:rsidP="00DC215B">
      <w:pPr>
        <w:jc w:val="both"/>
      </w:pPr>
      <w:r w:rsidRPr="00662DD5">
        <w:t>17.1. kui taimed ei ole tellija poolt veetud istutuse tööobjektile, transpordib taimed istutuse tööobjektile konkreetse objekti jaoks vajalikes kogustes vastavalt tellija poolt etteantud andmetele; ülejäänud taimed transpordib tagasi lattu või tellija osundatud muusse kohta (nt teisele istutuse tööobjektile);</w:t>
      </w:r>
    </w:p>
    <w:p w14:paraId="639D7138" w14:textId="77777777" w:rsidR="00DC215B" w:rsidRPr="00662DD5" w:rsidRDefault="00DC215B" w:rsidP="00DC215B">
      <w:pPr>
        <w:jc w:val="both"/>
      </w:pPr>
      <w:r w:rsidRPr="00662DD5">
        <w:lastRenderedPageBreak/>
        <w:t>17.2. korraldab ja tagab taimede istutuseelse säilimise, s.h igasuguse enda poolt korraldatud transpordi käigus ja istutuse tööobjektil kohapeal;</w:t>
      </w:r>
    </w:p>
    <w:p w14:paraId="2A0D5633" w14:textId="77777777" w:rsidR="00DC215B" w:rsidRPr="00662DD5" w:rsidRDefault="00DC215B" w:rsidP="00DC215B">
      <w:pPr>
        <w:jc w:val="both"/>
      </w:pPr>
      <w:r w:rsidRPr="00662DD5">
        <w:t>17.3. käitleb taimi ja taimede pakendeid hoolikalt ning säästlikult selliselt, et võimaldada plastikust pakkekottide korduvkasutust võimalikult suuremas ulatuses;</w:t>
      </w:r>
    </w:p>
    <w:p w14:paraId="5CB0A8BC" w14:textId="77777777" w:rsidR="00DC215B" w:rsidRPr="00662DD5" w:rsidRDefault="00DC215B" w:rsidP="00DC215B">
      <w:pPr>
        <w:jc w:val="both"/>
      </w:pPr>
      <w:r w:rsidRPr="00662DD5">
        <w:t>17.4. vajadusel kärbib istutuseelselt avajuursete taimede juuri selleks sobilikus ja taimi mittekahjustavas ulatuses;</w:t>
      </w:r>
    </w:p>
    <w:p w14:paraId="004615B5" w14:textId="77777777" w:rsidR="00DC215B" w:rsidRPr="00662DD5" w:rsidRDefault="00DC215B" w:rsidP="00DC215B">
      <w:pPr>
        <w:jc w:val="both"/>
      </w:pPr>
      <w:r w:rsidRPr="00662DD5">
        <w:t>17.5. istutab taimed selleks tellija poolt antavate juhendite ja muude andmete kohaselt, kasutades taimeliigile ja –tüübile iseloomulikke ja sobivaid töövahendeid ja -võtteid;</w:t>
      </w:r>
    </w:p>
    <w:p w14:paraId="1BBB7954" w14:textId="77777777" w:rsidR="00DC215B" w:rsidRPr="00662DD5" w:rsidRDefault="00DC215B" w:rsidP="00DC215B">
      <w:pPr>
        <w:jc w:val="both"/>
      </w:pPr>
      <w:r w:rsidRPr="00662DD5">
        <w:t>17.6. korraldab ja tagab taimede pakendite ja muu prügi koristamise istutuse tööobjektilt, tagastab taimede pakendid tellijale;</w:t>
      </w:r>
    </w:p>
    <w:p w14:paraId="022A4451" w14:textId="77777777" w:rsidR="00DC215B" w:rsidRPr="00662DD5" w:rsidRDefault="00DC215B" w:rsidP="00DC215B">
      <w:pPr>
        <w:jc w:val="both"/>
      </w:pPr>
      <w:r w:rsidRPr="00662DD5">
        <w:t xml:space="preserve">17.7. esitab tellijale istutusperioodil sagedusega vähemalt üks kord nädalas ülevaate teostatud istutustööde mahtudest. </w:t>
      </w:r>
    </w:p>
    <w:p w14:paraId="2A8B8D27" w14:textId="77777777" w:rsidR="00DC215B" w:rsidRPr="00662DD5" w:rsidRDefault="00DC215B" w:rsidP="00DC215B">
      <w:pPr>
        <w:jc w:val="both"/>
      </w:pPr>
    </w:p>
    <w:p w14:paraId="5232CB58" w14:textId="46B2CDB6" w:rsidR="003400F3" w:rsidRPr="00662DD5" w:rsidRDefault="003400F3" w:rsidP="00DC215B">
      <w:pPr>
        <w:pStyle w:val="Heading2"/>
        <w:tabs>
          <w:tab w:val="left" w:pos="3912"/>
        </w:tabs>
        <w:rPr>
          <w:rFonts w:ascii="Times New Roman" w:hAnsi="Times New Roman" w:cs="Times New Roman"/>
          <w:color w:val="auto"/>
        </w:rPr>
      </w:pPr>
    </w:p>
    <w:p w14:paraId="3C82C921" w14:textId="01AFCD9B" w:rsidR="00DC215B" w:rsidRPr="00662DD5" w:rsidRDefault="00DC215B" w:rsidP="00DC215B">
      <w:pPr>
        <w:tabs>
          <w:tab w:val="left" w:pos="3912"/>
        </w:tabs>
        <w:sectPr w:rsidR="00DC215B" w:rsidRPr="00662DD5" w:rsidSect="00341838">
          <w:footerReference w:type="default" r:id="rId27"/>
          <w:headerReference w:type="first" r:id="rId28"/>
          <w:footerReference w:type="first" r:id="rId29"/>
          <w:pgSz w:w="11906" w:h="16838"/>
          <w:pgMar w:top="1134" w:right="1418" w:bottom="1134" w:left="1418" w:header="709" w:footer="709" w:gutter="0"/>
          <w:cols w:space="708"/>
          <w:formProt w:val="0"/>
          <w:titlePg/>
          <w:docGrid w:linePitch="360"/>
        </w:sectPr>
      </w:pPr>
      <w:r w:rsidRPr="00662DD5">
        <w:tab/>
      </w:r>
    </w:p>
    <w:p w14:paraId="6B1C4C0E" w14:textId="6EF37D4B" w:rsidR="00072AEA" w:rsidRPr="00662DD5" w:rsidRDefault="00072AEA" w:rsidP="00072AEA">
      <w:pPr>
        <w:jc w:val="right"/>
      </w:pPr>
      <w:r w:rsidRPr="00662DD5">
        <w:lastRenderedPageBreak/>
        <w:t>Lisa 5</w:t>
      </w:r>
    </w:p>
    <w:p w14:paraId="379E9BF7" w14:textId="77777777" w:rsidR="00072AEA" w:rsidRPr="00662DD5" w:rsidRDefault="00072AEA" w:rsidP="00072AEA">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871189548"/>
          <w:placeholder>
            <w:docPart w:val="5837EBB129664DAE94EB473EB052337B"/>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töövõtu</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p w14:paraId="6E7F6336" w14:textId="77777777" w:rsidR="00580E33" w:rsidRPr="00662DD5" w:rsidRDefault="00580E33" w:rsidP="00580E33">
      <w:pPr>
        <w:pStyle w:val="Default"/>
        <w:rPr>
          <w:lang w:val="fi-FI"/>
        </w:rPr>
      </w:pPr>
    </w:p>
    <w:p w14:paraId="280DF1E6" w14:textId="328C78E5" w:rsidR="00580E33" w:rsidRPr="00662DD5" w:rsidRDefault="00580E33" w:rsidP="00580E33">
      <w:pPr>
        <w:pStyle w:val="Default"/>
        <w:rPr>
          <w:sz w:val="23"/>
          <w:szCs w:val="23"/>
          <w:lang w:val="et-EE"/>
        </w:rPr>
      </w:pPr>
      <w:r w:rsidRPr="00662DD5">
        <w:rPr>
          <w:sz w:val="23"/>
          <w:szCs w:val="23"/>
          <w:lang w:val="et-EE"/>
        </w:rPr>
        <w:t xml:space="preserve">Potitaimede hoiustamise ja istutamisjuhis </w:t>
      </w:r>
    </w:p>
    <w:p w14:paraId="674CC8E6" w14:textId="77777777" w:rsidR="00580E33" w:rsidRPr="00662DD5" w:rsidRDefault="00580E33" w:rsidP="00580E33">
      <w:pPr>
        <w:pStyle w:val="Default"/>
        <w:rPr>
          <w:sz w:val="23"/>
          <w:szCs w:val="23"/>
          <w:lang w:val="et-EE"/>
        </w:rPr>
      </w:pPr>
    </w:p>
    <w:p w14:paraId="0C546FD6" w14:textId="3A3875B5" w:rsidR="00580E33" w:rsidRPr="00662DD5" w:rsidRDefault="00580E33" w:rsidP="00580E33">
      <w:pPr>
        <w:pStyle w:val="Default"/>
        <w:rPr>
          <w:sz w:val="23"/>
          <w:szCs w:val="23"/>
          <w:lang w:val="et-EE"/>
        </w:rPr>
      </w:pPr>
      <w:r w:rsidRPr="00662DD5">
        <w:rPr>
          <w:sz w:val="23"/>
          <w:szCs w:val="23"/>
          <w:lang w:val="et-EE"/>
        </w:rPr>
        <w:t xml:space="preserve">Potitaimed on seemikud, mis on kasvatatud osalisel kasvuhoonerežiimil väikestes plastkärgedes kasvusubstraadi sees. Potid on täidetud turbaga, mille toitainete tase saavutatakse väetamisega. Turvas on mõõdukalt lagunenud, nii et see koos läbikasvavate seemikujuurtega moodustab tiheda kompaktse tuubi läbimõõduga 4…5 cm. Peale potist eemaldamist istutatakse taimetuub maha. Istutamiseks kasutatakse u 90 cm pikkust ja 5…7 cm läbimõõduga istutustoru, mille alumises osas on maasse surutav tera ja kang istutusaugu valmistamiseks. </w:t>
      </w:r>
    </w:p>
    <w:p w14:paraId="5AC1441E" w14:textId="77777777" w:rsidR="00580E33" w:rsidRPr="00662DD5" w:rsidRDefault="00580E33" w:rsidP="00580E33">
      <w:pPr>
        <w:pStyle w:val="Default"/>
        <w:rPr>
          <w:sz w:val="23"/>
          <w:szCs w:val="23"/>
          <w:lang w:val="et-EE"/>
        </w:rPr>
      </w:pPr>
    </w:p>
    <w:p w14:paraId="1E531154" w14:textId="77777777" w:rsidR="00580E33" w:rsidRPr="00662DD5" w:rsidRDefault="00580E33" w:rsidP="00580E33">
      <w:pPr>
        <w:pStyle w:val="Default"/>
        <w:rPr>
          <w:sz w:val="23"/>
          <w:szCs w:val="23"/>
          <w:lang w:val="et-EE"/>
        </w:rPr>
      </w:pPr>
      <w:r w:rsidRPr="00662DD5">
        <w:rPr>
          <w:sz w:val="23"/>
          <w:szCs w:val="23"/>
          <w:lang w:val="et-EE"/>
        </w:rPr>
        <w:t xml:space="preserve">Joonis 1. Istutustoru </w:t>
      </w:r>
    </w:p>
    <w:p w14:paraId="3141B748" w14:textId="57960AEF" w:rsidR="00580E33" w:rsidRPr="00662DD5" w:rsidRDefault="00EC5BBA" w:rsidP="00580E33">
      <w:pPr>
        <w:pStyle w:val="Default"/>
        <w:rPr>
          <w:sz w:val="23"/>
          <w:szCs w:val="23"/>
          <w:lang w:val="et-EE"/>
        </w:rPr>
      </w:pPr>
      <w:r w:rsidRPr="00662DD5">
        <w:rPr>
          <w:noProof/>
          <w:sz w:val="23"/>
          <w:szCs w:val="23"/>
          <w:lang w:val="et-EE"/>
        </w:rPr>
        <w:drawing>
          <wp:anchor distT="0" distB="0" distL="114300" distR="114300" simplePos="0" relativeHeight="251658243" behindDoc="0" locked="0" layoutInCell="1" allowOverlap="1" wp14:anchorId="6DA010B9" wp14:editId="3CB670D5">
            <wp:simplePos x="0" y="0"/>
            <wp:positionH relativeFrom="margin">
              <wp:align>left</wp:align>
            </wp:positionH>
            <wp:positionV relativeFrom="paragraph">
              <wp:posOffset>81280</wp:posOffset>
            </wp:positionV>
            <wp:extent cx="1524000" cy="2277745"/>
            <wp:effectExtent l="0" t="0" r="0" b="8255"/>
            <wp:wrapSquare wrapText="bothSides"/>
            <wp:docPr id="1685479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24000" cy="2277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A1117D" w14:textId="77777777" w:rsidR="00580E33" w:rsidRPr="00662DD5" w:rsidRDefault="00580E33" w:rsidP="00580E33">
      <w:pPr>
        <w:pStyle w:val="Default"/>
        <w:rPr>
          <w:sz w:val="23"/>
          <w:szCs w:val="23"/>
          <w:lang w:val="et-EE"/>
        </w:rPr>
      </w:pPr>
    </w:p>
    <w:p w14:paraId="7B21D76D" w14:textId="77777777" w:rsidR="00580E33" w:rsidRPr="00662DD5" w:rsidRDefault="00580E33" w:rsidP="00580E33">
      <w:pPr>
        <w:pStyle w:val="Default"/>
        <w:rPr>
          <w:sz w:val="23"/>
          <w:szCs w:val="23"/>
          <w:lang w:val="et-EE"/>
        </w:rPr>
      </w:pPr>
    </w:p>
    <w:p w14:paraId="365C7AA1" w14:textId="77777777" w:rsidR="00EC5BBA" w:rsidRPr="00662DD5" w:rsidRDefault="00EC5BBA" w:rsidP="00580E33">
      <w:pPr>
        <w:pStyle w:val="Default"/>
        <w:rPr>
          <w:sz w:val="23"/>
          <w:szCs w:val="23"/>
          <w:lang w:val="et-EE"/>
        </w:rPr>
      </w:pPr>
    </w:p>
    <w:p w14:paraId="6B9A8EFE" w14:textId="77777777" w:rsidR="00EC5BBA" w:rsidRPr="00662DD5" w:rsidRDefault="00EC5BBA" w:rsidP="00580E33">
      <w:pPr>
        <w:pStyle w:val="Default"/>
        <w:rPr>
          <w:sz w:val="23"/>
          <w:szCs w:val="23"/>
          <w:lang w:val="et-EE"/>
        </w:rPr>
      </w:pPr>
    </w:p>
    <w:p w14:paraId="179DA647" w14:textId="77777777" w:rsidR="00EC5BBA" w:rsidRPr="00662DD5" w:rsidRDefault="00EC5BBA" w:rsidP="00580E33">
      <w:pPr>
        <w:pStyle w:val="Default"/>
        <w:rPr>
          <w:sz w:val="23"/>
          <w:szCs w:val="23"/>
          <w:lang w:val="et-EE"/>
        </w:rPr>
      </w:pPr>
    </w:p>
    <w:p w14:paraId="3401A085" w14:textId="77777777" w:rsidR="00EC5BBA" w:rsidRPr="00662DD5" w:rsidRDefault="00EC5BBA" w:rsidP="00580E33">
      <w:pPr>
        <w:pStyle w:val="Default"/>
        <w:rPr>
          <w:sz w:val="23"/>
          <w:szCs w:val="23"/>
          <w:lang w:val="et-EE"/>
        </w:rPr>
      </w:pPr>
    </w:p>
    <w:p w14:paraId="3C4E757D" w14:textId="77777777" w:rsidR="00EC5BBA" w:rsidRPr="00662DD5" w:rsidRDefault="00EC5BBA" w:rsidP="00580E33">
      <w:pPr>
        <w:pStyle w:val="Default"/>
        <w:rPr>
          <w:sz w:val="23"/>
          <w:szCs w:val="23"/>
          <w:lang w:val="et-EE"/>
        </w:rPr>
      </w:pPr>
    </w:p>
    <w:p w14:paraId="351E98A4" w14:textId="77777777" w:rsidR="00EC5BBA" w:rsidRPr="00662DD5" w:rsidRDefault="00EC5BBA" w:rsidP="00580E33">
      <w:pPr>
        <w:pStyle w:val="Default"/>
        <w:rPr>
          <w:sz w:val="23"/>
          <w:szCs w:val="23"/>
          <w:lang w:val="et-EE"/>
        </w:rPr>
      </w:pPr>
    </w:p>
    <w:p w14:paraId="376EBF12" w14:textId="77777777" w:rsidR="00EC5BBA" w:rsidRPr="00662DD5" w:rsidRDefault="00EC5BBA" w:rsidP="00580E33">
      <w:pPr>
        <w:pStyle w:val="Default"/>
        <w:rPr>
          <w:sz w:val="23"/>
          <w:szCs w:val="23"/>
          <w:lang w:val="et-EE"/>
        </w:rPr>
      </w:pPr>
    </w:p>
    <w:p w14:paraId="09B69FF2" w14:textId="77777777" w:rsidR="00EC5BBA" w:rsidRPr="00662DD5" w:rsidRDefault="00EC5BBA" w:rsidP="00580E33">
      <w:pPr>
        <w:pStyle w:val="Default"/>
        <w:rPr>
          <w:sz w:val="23"/>
          <w:szCs w:val="23"/>
          <w:lang w:val="et-EE"/>
        </w:rPr>
      </w:pPr>
    </w:p>
    <w:p w14:paraId="578E8664" w14:textId="77777777" w:rsidR="00EC5BBA" w:rsidRPr="00662DD5" w:rsidRDefault="00EC5BBA" w:rsidP="00580E33">
      <w:pPr>
        <w:pStyle w:val="Default"/>
        <w:rPr>
          <w:sz w:val="23"/>
          <w:szCs w:val="23"/>
          <w:lang w:val="et-EE"/>
        </w:rPr>
      </w:pPr>
    </w:p>
    <w:p w14:paraId="0BEB07B4" w14:textId="77777777" w:rsidR="00EC5BBA" w:rsidRPr="00662DD5" w:rsidRDefault="00EC5BBA" w:rsidP="00580E33">
      <w:pPr>
        <w:pStyle w:val="Default"/>
        <w:rPr>
          <w:sz w:val="23"/>
          <w:szCs w:val="23"/>
          <w:lang w:val="et-EE"/>
        </w:rPr>
      </w:pPr>
    </w:p>
    <w:p w14:paraId="7773B30E" w14:textId="77777777" w:rsidR="00EC5BBA" w:rsidRPr="00662DD5" w:rsidRDefault="00EC5BBA" w:rsidP="00580E33">
      <w:pPr>
        <w:pStyle w:val="Default"/>
        <w:rPr>
          <w:sz w:val="23"/>
          <w:szCs w:val="23"/>
          <w:lang w:val="et-EE"/>
        </w:rPr>
      </w:pPr>
    </w:p>
    <w:p w14:paraId="6E6E1275" w14:textId="77777777" w:rsidR="00EC5BBA" w:rsidRPr="00662DD5" w:rsidRDefault="00EC5BBA" w:rsidP="00580E33">
      <w:pPr>
        <w:pStyle w:val="Default"/>
        <w:rPr>
          <w:sz w:val="23"/>
          <w:szCs w:val="23"/>
          <w:lang w:val="et-EE"/>
        </w:rPr>
      </w:pPr>
    </w:p>
    <w:p w14:paraId="73CC79E9" w14:textId="4C379103" w:rsidR="00580E33" w:rsidRPr="00662DD5" w:rsidRDefault="00580E33" w:rsidP="00580E33">
      <w:pPr>
        <w:pStyle w:val="Default"/>
        <w:rPr>
          <w:sz w:val="23"/>
          <w:szCs w:val="23"/>
          <w:lang w:val="et-EE"/>
        </w:rPr>
      </w:pPr>
      <w:r w:rsidRPr="00662DD5">
        <w:rPr>
          <w:sz w:val="23"/>
          <w:szCs w:val="23"/>
          <w:lang w:val="et-EE"/>
        </w:rPr>
        <w:t xml:space="preserve">Enne istutamist tuleb potitaimi kõvasti kasta, et turbatuub oleks veest läbi imbunud, nii et selle pigistamisel tilgub vett. </w:t>
      </w:r>
    </w:p>
    <w:p w14:paraId="6E00E2A0" w14:textId="77777777" w:rsidR="00EC5BBA" w:rsidRPr="00662DD5" w:rsidRDefault="00EC5BBA" w:rsidP="00580E33">
      <w:pPr>
        <w:pStyle w:val="Default"/>
        <w:rPr>
          <w:sz w:val="23"/>
          <w:szCs w:val="23"/>
          <w:lang w:val="et-EE"/>
        </w:rPr>
      </w:pPr>
    </w:p>
    <w:p w14:paraId="066DDAE8" w14:textId="77777777" w:rsidR="00580E33" w:rsidRPr="00662DD5" w:rsidRDefault="00580E33" w:rsidP="00580E33">
      <w:pPr>
        <w:pStyle w:val="Default"/>
        <w:rPr>
          <w:sz w:val="23"/>
          <w:szCs w:val="23"/>
          <w:lang w:val="et-EE"/>
        </w:rPr>
      </w:pPr>
      <w:r w:rsidRPr="00662DD5">
        <w:rPr>
          <w:b/>
          <w:bCs/>
          <w:sz w:val="23"/>
          <w:szCs w:val="23"/>
          <w:lang w:val="et-EE"/>
        </w:rPr>
        <w:t xml:space="preserve">Tööprotsess: </w:t>
      </w:r>
    </w:p>
    <w:p w14:paraId="3F73A21D" w14:textId="77777777" w:rsidR="00580E33" w:rsidRPr="00662DD5" w:rsidRDefault="00580E33" w:rsidP="00580E33">
      <w:pPr>
        <w:pStyle w:val="Default"/>
        <w:rPr>
          <w:sz w:val="23"/>
          <w:szCs w:val="23"/>
          <w:lang w:val="et-EE"/>
        </w:rPr>
      </w:pPr>
      <w:r w:rsidRPr="00662DD5">
        <w:rPr>
          <w:sz w:val="23"/>
          <w:szCs w:val="23"/>
          <w:lang w:val="et-EE"/>
        </w:rPr>
        <w:t xml:space="preserve">1. Istutustoru surutakse maasse, taim pannakse torusse </w:t>
      </w:r>
    </w:p>
    <w:p w14:paraId="521F1657" w14:textId="77777777" w:rsidR="00580E33" w:rsidRPr="00662DD5" w:rsidRDefault="00580E33" w:rsidP="00580E33">
      <w:pPr>
        <w:pStyle w:val="Default"/>
        <w:rPr>
          <w:sz w:val="23"/>
          <w:szCs w:val="23"/>
          <w:lang w:val="et-EE"/>
        </w:rPr>
      </w:pPr>
      <w:r w:rsidRPr="00662DD5">
        <w:rPr>
          <w:sz w:val="23"/>
          <w:szCs w:val="23"/>
          <w:lang w:val="et-EE"/>
        </w:rPr>
        <w:t xml:space="preserve">2. Jalaga vajutades avatakse istutustoru teravik ja toru tõstetakse maast välja </w:t>
      </w:r>
    </w:p>
    <w:p w14:paraId="0DA8DF5A" w14:textId="77777777" w:rsidR="00580E33" w:rsidRPr="00662DD5" w:rsidRDefault="00580E33" w:rsidP="00580E33">
      <w:pPr>
        <w:pStyle w:val="Default"/>
        <w:rPr>
          <w:sz w:val="23"/>
          <w:szCs w:val="23"/>
          <w:lang w:val="et-EE"/>
        </w:rPr>
      </w:pPr>
      <w:r w:rsidRPr="00662DD5">
        <w:rPr>
          <w:sz w:val="23"/>
          <w:szCs w:val="23"/>
          <w:lang w:val="et-EE"/>
        </w:rPr>
        <w:t xml:space="preserve">3. Turbatuubi ülemine serv peab jääma 2 cm sügavusele </w:t>
      </w:r>
    </w:p>
    <w:p w14:paraId="228D27B6" w14:textId="77777777" w:rsidR="00580E33" w:rsidRPr="00662DD5" w:rsidRDefault="00580E33" w:rsidP="00580E33">
      <w:pPr>
        <w:pStyle w:val="Default"/>
        <w:rPr>
          <w:sz w:val="23"/>
          <w:szCs w:val="23"/>
          <w:lang w:val="et-EE"/>
        </w:rPr>
      </w:pPr>
      <w:r w:rsidRPr="00662DD5">
        <w:rPr>
          <w:sz w:val="23"/>
          <w:szCs w:val="23"/>
          <w:lang w:val="et-EE"/>
        </w:rPr>
        <w:t xml:space="preserve">4. Muld tihendatakse tugevalt taime ümber. </w:t>
      </w:r>
    </w:p>
    <w:p w14:paraId="144D1903" w14:textId="77777777" w:rsidR="00EC5BBA" w:rsidRPr="00662DD5" w:rsidRDefault="00EC5BBA" w:rsidP="00580E33">
      <w:pPr>
        <w:pStyle w:val="Default"/>
        <w:rPr>
          <w:sz w:val="23"/>
          <w:szCs w:val="23"/>
          <w:lang w:val="et-EE"/>
        </w:rPr>
      </w:pPr>
    </w:p>
    <w:p w14:paraId="5AD21557" w14:textId="1C392472" w:rsidR="00072AEA" w:rsidRPr="00662DD5" w:rsidRDefault="00580E33" w:rsidP="00580E33">
      <w:pPr>
        <w:jc w:val="both"/>
        <w:rPr>
          <w:sz w:val="23"/>
          <w:szCs w:val="23"/>
        </w:rPr>
      </w:pPr>
      <w:r w:rsidRPr="00662DD5">
        <w:rPr>
          <w:sz w:val="23"/>
          <w:szCs w:val="23"/>
        </w:rPr>
        <w:t>Joonis 2. Potitaimede vees hoidmine enne istutamis</w:t>
      </w:r>
    </w:p>
    <w:p w14:paraId="2BA8C062" w14:textId="70405437" w:rsidR="00EC5BBA" w:rsidRPr="00662DD5" w:rsidRDefault="00EC5BBA" w:rsidP="00580E33">
      <w:pPr>
        <w:jc w:val="both"/>
      </w:pPr>
      <w:r w:rsidRPr="00662DD5">
        <w:rPr>
          <w:noProof/>
        </w:rPr>
        <w:drawing>
          <wp:anchor distT="0" distB="0" distL="114300" distR="114300" simplePos="0" relativeHeight="251658244" behindDoc="0" locked="0" layoutInCell="1" allowOverlap="1" wp14:anchorId="26FDEDE8" wp14:editId="537DAC0A">
            <wp:simplePos x="0" y="0"/>
            <wp:positionH relativeFrom="margin">
              <wp:align>left</wp:align>
            </wp:positionH>
            <wp:positionV relativeFrom="paragraph">
              <wp:posOffset>173355</wp:posOffset>
            </wp:positionV>
            <wp:extent cx="2428875" cy="1820545"/>
            <wp:effectExtent l="0" t="0" r="0" b="8255"/>
            <wp:wrapSquare wrapText="bothSides"/>
            <wp:docPr id="1585500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3938" cy="183212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2C67EF" w14:textId="77777777" w:rsidR="005307F9" w:rsidRPr="00662DD5" w:rsidRDefault="005307F9" w:rsidP="008A4ED4">
      <w:pPr>
        <w:pStyle w:val="Heading2"/>
        <w:rPr>
          <w:rFonts w:ascii="Times New Roman" w:hAnsi="Times New Roman" w:cs="Times New Roman"/>
          <w:color w:val="auto"/>
        </w:rPr>
      </w:pPr>
    </w:p>
    <w:p w14:paraId="07835F04" w14:textId="77777777" w:rsidR="00B326EE" w:rsidRPr="00662DD5" w:rsidRDefault="00B326EE" w:rsidP="00B326EE"/>
    <w:p w14:paraId="2F44B03A" w14:textId="77777777" w:rsidR="00B326EE" w:rsidRPr="00662DD5" w:rsidRDefault="00B326EE" w:rsidP="00B326EE"/>
    <w:p w14:paraId="436C1BB6" w14:textId="77777777" w:rsidR="00B326EE" w:rsidRPr="00662DD5" w:rsidRDefault="00B326EE" w:rsidP="00B326EE"/>
    <w:p w14:paraId="506E92DA" w14:textId="77777777" w:rsidR="00B326EE" w:rsidRPr="00662DD5" w:rsidRDefault="00B326EE" w:rsidP="00B326EE"/>
    <w:p w14:paraId="717A6EC0" w14:textId="77777777" w:rsidR="00B326EE" w:rsidRPr="00662DD5" w:rsidRDefault="00B326EE" w:rsidP="00B326EE"/>
    <w:p w14:paraId="3AAD547E" w14:textId="77777777" w:rsidR="00B326EE" w:rsidRPr="00662DD5" w:rsidRDefault="00B326EE" w:rsidP="00B326EE"/>
    <w:p w14:paraId="5F1577DA" w14:textId="77777777" w:rsidR="00B326EE" w:rsidRPr="00662DD5" w:rsidRDefault="00B326EE" w:rsidP="00B326EE"/>
    <w:p w14:paraId="09B400C9" w14:textId="77777777" w:rsidR="00B326EE" w:rsidRPr="00662DD5" w:rsidRDefault="00B326EE" w:rsidP="00B326EE"/>
    <w:p w14:paraId="570025E0" w14:textId="77777777" w:rsidR="00B326EE" w:rsidRPr="00662DD5" w:rsidRDefault="00B326EE" w:rsidP="00B326EE"/>
    <w:p w14:paraId="68528CD6" w14:textId="77777777" w:rsidR="00B326EE" w:rsidRPr="00662DD5" w:rsidRDefault="00B326EE" w:rsidP="00B326EE"/>
    <w:p w14:paraId="652EA92A" w14:textId="7417EA13" w:rsidR="00B326EE" w:rsidRPr="00662DD5" w:rsidRDefault="00B326EE" w:rsidP="00B326EE">
      <w:pPr>
        <w:jc w:val="right"/>
      </w:pPr>
      <w:r w:rsidRPr="00662DD5">
        <w:t>Lisa 6</w:t>
      </w:r>
    </w:p>
    <w:p w14:paraId="4A1C9AE2" w14:textId="77777777" w:rsidR="00B326EE" w:rsidRPr="00662DD5" w:rsidRDefault="00B326EE" w:rsidP="00B326EE">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457323602"/>
          <w:placeholder>
            <w:docPart w:val="3C7D30D1F0784CF48574E08C26A8C510"/>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töövõtu</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p w14:paraId="549451D6" w14:textId="77777777" w:rsidR="001B64E5" w:rsidRPr="00662DD5" w:rsidRDefault="001B64E5" w:rsidP="001B64E5">
      <w:pPr>
        <w:jc w:val="both"/>
        <w:outlineLvl w:val="0"/>
        <w:rPr>
          <w:sz w:val="22"/>
        </w:rPr>
      </w:pPr>
    </w:p>
    <w:p w14:paraId="1E7C2DA5" w14:textId="77777777" w:rsidR="001B64E5" w:rsidRPr="00662DD5" w:rsidRDefault="001B64E5" w:rsidP="001B64E5">
      <w:pPr>
        <w:rPr>
          <w:b/>
          <w:sz w:val="32"/>
          <w:szCs w:val="32"/>
        </w:rPr>
      </w:pPr>
      <w:r w:rsidRPr="00662DD5">
        <w:rPr>
          <w:b/>
          <w:sz w:val="32"/>
          <w:szCs w:val="32"/>
        </w:rPr>
        <w:t xml:space="preserve">Avajuursete pott-põld taimede istutuseelsest juurte kärpimisest ja istutuse tööriistadest </w:t>
      </w:r>
    </w:p>
    <w:p w14:paraId="1CEFCEA9" w14:textId="77777777" w:rsidR="001B64E5" w:rsidRPr="00662DD5" w:rsidRDefault="001B64E5" w:rsidP="001B64E5">
      <w:pPr>
        <w:jc w:val="both"/>
      </w:pPr>
      <w:r w:rsidRPr="00662DD5">
        <w:t>Avajuursete pott-põld taimede istutamisel kasutatakse labidat, millega on võimalik valmistada sellises suuruses istutusauk, mis tagab taimede juurestiku laialilaotamise istutusauku. Kitsa tööpinnaga laiemast kohast 9 cm „kiillabidas“ (vasakpoolne pilt) ei taga riigimetsas istutatavatele pott-põld taimede  juurestikule piisava suurusega istutusaugu valmistamist, seetõttu selle kasutamine ei ole lubatud.</w:t>
      </w:r>
    </w:p>
    <w:p w14:paraId="36D7FA51" w14:textId="77777777" w:rsidR="001B64E5" w:rsidRPr="00662DD5" w:rsidRDefault="001B64E5" w:rsidP="001B64E5">
      <w:pPr>
        <w:jc w:val="both"/>
      </w:pPr>
      <w:r w:rsidRPr="00662DD5">
        <w:rPr>
          <w:noProof/>
          <w:lang w:eastAsia="et-EE"/>
        </w:rPr>
        <w:drawing>
          <wp:anchor distT="0" distB="0" distL="114300" distR="114300" simplePos="0" relativeHeight="251658246" behindDoc="0" locked="0" layoutInCell="1" allowOverlap="1" wp14:anchorId="231C32F4" wp14:editId="0BDB78E9">
            <wp:simplePos x="0" y="0"/>
            <wp:positionH relativeFrom="column">
              <wp:posOffset>3208020</wp:posOffset>
            </wp:positionH>
            <wp:positionV relativeFrom="paragraph">
              <wp:posOffset>273685</wp:posOffset>
            </wp:positionV>
            <wp:extent cx="3083560" cy="6416040"/>
            <wp:effectExtent l="0" t="0" r="2540" b="3810"/>
            <wp:wrapSquare wrapText="bothSides"/>
            <wp:docPr id="400792115" name="Picture 400792115" descr="Diagram of a plant with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911605" name="Picture 1" descr="Diagram of a plant with a diagram&#10;&#10;Description automatically generated"/>
                    <pic:cNvPicPr/>
                  </pic:nvPicPr>
                  <pic:blipFill>
                    <a:blip r:embed="rId32"/>
                    <a:stretch>
                      <a:fillRect/>
                    </a:stretch>
                  </pic:blipFill>
                  <pic:spPr>
                    <a:xfrm>
                      <a:off x="0" y="0"/>
                      <a:ext cx="3083560" cy="6416040"/>
                    </a:xfrm>
                    <a:prstGeom prst="rect">
                      <a:avLst/>
                    </a:prstGeom>
                  </pic:spPr>
                </pic:pic>
              </a:graphicData>
            </a:graphic>
            <wp14:sizeRelH relativeFrom="margin">
              <wp14:pctWidth>0</wp14:pctWidth>
            </wp14:sizeRelH>
            <wp14:sizeRelV relativeFrom="margin">
              <wp14:pctHeight>0</wp14:pctHeight>
            </wp14:sizeRelV>
          </wp:anchor>
        </w:drawing>
      </w:r>
    </w:p>
    <w:p w14:paraId="16AAD5DD" w14:textId="77777777" w:rsidR="001B64E5" w:rsidRPr="00662DD5" w:rsidRDefault="001B64E5" w:rsidP="001B64E5">
      <w:r w:rsidRPr="00662DD5">
        <w:rPr>
          <w:noProof/>
          <w:lang w:eastAsia="et-EE"/>
        </w:rPr>
        <w:drawing>
          <wp:anchor distT="0" distB="0" distL="114300" distR="114300" simplePos="0" relativeHeight="251658245" behindDoc="1" locked="0" layoutInCell="1" allowOverlap="1" wp14:anchorId="7DBA33F2" wp14:editId="6B67B8AF">
            <wp:simplePos x="0" y="0"/>
            <wp:positionH relativeFrom="margin">
              <wp:posOffset>1383665</wp:posOffset>
            </wp:positionH>
            <wp:positionV relativeFrom="paragraph">
              <wp:posOffset>6350</wp:posOffset>
            </wp:positionV>
            <wp:extent cx="2385060" cy="2111365"/>
            <wp:effectExtent l="0" t="0" r="0" b="3810"/>
            <wp:wrapNone/>
            <wp:docPr id="1" name="Picture 1" descr="A shovel with a han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hovel with a handle&#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85060" cy="2111365"/>
                    </a:xfrm>
                    <a:prstGeom prst="rect">
                      <a:avLst/>
                    </a:prstGeom>
                  </pic:spPr>
                </pic:pic>
              </a:graphicData>
            </a:graphic>
            <wp14:sizeRelH relativeFrom="page">
              <wp14:pctWidth>0</wp14:pctWidth>
            </wp14:sizeRelH>
            <wp14:sizeRelV relativeFrom="page">
              <wp14:pctHeight>0</wp14:pctHeight>
            </wp14:sizeRelV>
          </wp:anchor>
        </w:drawing>
      </w:r>
      <w:r w:rsidRPr="00662DD5">
        <w:rPr>
          <w:noProof/>
          <w:lang w:eastAsia="et-EE"/>
        </w:rPr>
        <w:drawing>
          <wp:inline distT="0" distB="0" distL="0" distR="0" wp14:anchorId="0524EF77" wp14:editId="75034C45">
            <wp:extent cx="2041085" cy="2827020"/>
            <wp:effectExtent l="0" t="0" r="0" b="0"/>
            <wp:docPr id="8" name="Picture 8" descr="A shovel with a tape meas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hovel with a tape measure&#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49929" cy="2839269"/>
                    </a:xfrm>
                    <a:prstGeom prst="rect">
                      <a:avLst/>
                    </a:prstGeom>
                    <a:noFill/>
                    <a:ln>
                      <a:noFill/>
                    </a:ln>
                  </pic:spPr>
                </pic:pic>
              </a:graphicData>
            </a:graphic>
          </wp:inline>
        </w:drawing>
      </w:r>
      <w:r w:rsidRPr="00662DD5">
        <w:rPr>
          <w:noProof/>
          <w:lang w:eastAsia="et-EE"/>
        </w:rPr>
        <w:t xml:space="preserve"> </w:t>
      </w:r>
    </w:p>
    <w:p w14:paraId="32DB29FF" w14:textId="77777777" w:rsidR="001B64E5" w:rsidRPr="00662DD5" w:rsidRDefault="001B64E5" w:rsidP="001B64E5">
      <w:pPr>
        <w:jc w:val="right"/>
        <w:rPr>
          <w:sz w:val="32"/>
          <w:szCs w:val="32"/>
        </w:rPr>
      </w:pPr>
    </w:p>
    <w:p w14:paraId="1CE6E3A5" w14:textId="77777777" w:rsidR="001B64E5" w:rsidRPr="00662DD5" w:rsidRDefault="001B64E5" w:rsidP="001B64E5">
      <w:pPr>
        <w:rPr>
          <w:sz w:val="32"/>
          <w:szCs w:val="32"/>
        </w:rPr>
      </w:pPr>
    </w:p>
    <w:p w14:paraId="60B7F9C5" w14:textId="77777777" w:rsidR="001B64E5" w:rsidRPr="00662DD5" w:rsidRDefault="001B64E5" w:rsidP="001B64E5">
      <w:pPr>
        <w:jc w:val="right"/>
        <w:rPr>
          <w:sz w:val="32"/>
          <w:szCs w:val="32"/>
        </w:rPr>
      </w:pPr>
      <w:r w:rsidRPr="00662DD5">
        <w:rPr>
          <w:sz w:val="32"/>
          <w:szCs w:val="32"/>
        </w:rPr>
        <w:tab/>
      </w:r>
      <w:r w:rsidRPr="00662DD5">
        <w:rPr>
          <w:sz w:val="32"/>
          <w:szCs w:val="32"/>
        </w:rPr>
        <w:tab/>
      </w:r>
      <w:r w:rsidRPr="00662DD5">
        <w:rPr>
          <w:sz w:val="32"/>
          <w:szCs w:val="32"/>
        </w:rPr>
        <w:tab/>
      </w:r>
      <w:r w:rsidRPr="00662DD5">
        <w:rPr>
          <w:sz w:val="32"/>
          <w:szCs w:val="32"/>
        </w:rPr>
        <w:tab/>
      </w:r>
      <w:r w:rsidRPr="00662DD5">
        <w:rPr>
          <w:sz w:val="32"/>
          <w:szCs w:val="32"/>
        </w:rPr>
        <w:tab/>
      </w:r>
    </w:p>
    <w:p w14:paraId="0CF5E9B0" w14:textId="77777777" w:rsidR="001B64E5" w:rsidRPr="00662DD5" w:rsidRDefault="001B64E5" w:rsidP="001B64E5">
      <w:pPr>
        <w:rPr>
          <w:sz w:val="32"/>
          <w:szCs w:val="32"/>
        </w:rPr>
      </w:pPr>
    </w:p>
    <w:p w14:paraId="5112C6B9" w14:textId="77777777" w:rsidR="001B64E5" w:rsidRPr="00662DD5" w:rsidRDefault="001B64E5" w:rsidP="001B64E5">
      <w:pPr>
        <w:rPr>
          <w:sz w:val="32"/>
          <w:szCs w:val="32"/>
        </w:rPr>
      </w:pPr>
    </w:p>
    <w:p w14:paraId="585E937A" w14:textId="77777777" w:rsidR="001B64E5" w:rsidRPr="00662DD5" w:rsidRDefault="001B64E5" w:rsidP="001B64E5">
      <w:pPr>
        <w:rPr>
          <w:sz w:val="32"/>
          <w:szCs w:val="32"/>
        </w:rPr>
      </w:pPr>
    </w:p>
    <w:p w14:paraId="3F4C9B38" w14:textId="77777777" w:rsidR="001B64E5" w:rsidRPr="00662DD5" w:rsidRDefault="001B64E5" w:rsidP="001B64E5">
      <w:pPr>
        <w:rPr>
          <w:sz w:val="32"/>
          <w:szCs w:val="32"/>
        </w:rPr>
      </w:pPr>
    </w:p>
    <w:p w14:paraId="78EB7C65" w14:textId="77777777" w:rsidR="001B64E5" w:rsidRPr="00662DD5" w:rsidRDefault="001B64E5" w:rsidP="001B64E5">
      <w:pPr>
        <w:rPr>
          <w:sz w:val="32"/>
          <w:szCs w:val="32"/>
        </w:rPr>
      </w:pPr>
    </w:p>
    <w:p w14:paraId="7D1032B6" w14:textId="77777777" w:rsidR="001B64E5" w:rsidRPr="00662DD5" w:rsidRDefault="001B64E5" w:rsidP="001B64E5">
      <w:pPr>
        <w:rPr>
          <w:sz w:val="32"/>
          <w:szCs w:val="32"/>
        </w:rPr>
      </w:pPr>
    </w:p>
    <w:p w14:paraId="7176726A" w14:textId="77777777" w:rsidR="001B64E5" w:rsidRPr="00662DD5" w:rsidRDefault="001B64E5" w:rsidP="001B64E5">
      <w:pPr>
        <w:rPr>
          <w:sz w:val="32"/>
          <w:szCs w:val="32"/>
        </w:rPr>
      </w:pPr>
    </w:p>
    <w:p w14:paraId="75BDE3C2" w14:textId="77777777" w:rsidR="001B60B7" w:rsidRPr="00662DD5" w:rsidRDefault="001B60B7" w:rsidP="001B64E5">
      <w:pPr>
        <w:rPr>
          <w:sz w:val="32"/>
          <w:szCs w:val="32"/>
        </w:rPr>
      </w:pPr>
    </w:p>
    <w:p w14:paraId="35908391" w14:textId="77777777" w:rsidR="001B60B7" w:rsidRPr="00662DD5" w:rsidRDefault="001B60B7" w:rsidP="001B64E5">
      <w:pPr>
        <w:rPr>
          <w:sz w:val="32"/>
          <w:szCs w:val="32"/>
        </w:rPr>
      </w:pPr>
    </w:p>
    <w:p w14:paraId="119D3DBF" w14:textId="77777777" w:rsidR="001B60B7" w:rsidRPr="00662DD5" w:rsidRDefault="001B60B7" w:rsidP="001B64E5">
      <w:pPr>
        <w:rPr>
          <w:sz w:val="32"/>
          <w:szCs w:val="32"/>
        </w:rPr>
      </w:pPr>
    </w:p>
    <w:p w14:paraId="07CF4AFD" w14:textId="77777777" w:rsidR="001B60B7" w:rsidRPr="00662DD5" w:rsidRDefault="001B60B7" w:rsidP="001B64E5">
      <w:pPr>
        <w:rPr>
          <w:sz w:val="32"/>
          <w:szCs w:val="32"/>
        </w:rPr>
      </w:pPr>
    </w:p>
    <w:p w14:paraId="61102C0F" w14:textId="77777777" w:rsidR="001B60B7" w:rsidRPr="00662DD5" w:rsidRDefault="001B60B7" w:rsidP="001B64E5">
      <w:pPr>
        <w:rPr>
          <w:sz w:val="32"/>
          <w:szCs w:val="32"/>
        </w:rPr>
      </w:pPr>
    </w:p>
    <w:p w14:paraId="681047EA" w14:textId="367C7E90" w:rsidR="001B64E5" w:rsidRPr="00662DD5" w:rsidRDefault="001B64E5" w:rsidP="001B64E5">
      <w:pPr>
        <w:rPr>
          <w:sz w:val="32"/>
          <w:szCs w:val="32"/>
        </w:rPr>
      </w:pPr>
      <w:r w:rsidRPr="00662DD5">
        <w:rPr>
          <w:sz w:val="32"/>
          <w:szCs w:val="32"/>
        </w:rPr>
        <w:lastRenderedPageBreak/>
        <w:t>Hariliku kuuse pott-põld taimedel võib kärpida üksikuid pikalt väljaulatuvaid juureotsi, kuid juurestik peab jääma alles vähemalt taime võrastiku (väljaulatuvate okste) laiuse ulatuses.</w:t>
      </w:r>
    </w:p>
    <w:p w14:paraId="53A3BC24" w14:textId="77777777" w:rsidR="001B64E5" w:rsidRPr="00662DD5" w:rsidRDefault="001B64E5" w:rsidP="001B64E5">
      <w:pPr>
        <w:rPr>
          <w:color w:val="FF0000"/>
          <w:sz w:val="32"/>
          <w:szCs w:val="32"/>
        </w:rPr>
      </w:pPr>
      <w:r w:rsidRPr="00662DD5">
        <w:rPr>
          <w:noProof/>
          <w:color w:val="FF0000"/>
          <w:sz w:val="32"/>
          <w:szCs w:val="32"/>
        </w:rPr>
        <w:drawing>
          <wp:inline distT="0" distB="0" distL="0" distR="0" wp14:anchorId="1A91DB12" wp14:editId="688DF982">
            <wp:extent cx="4697540" cy="3505200"/>
            <wp:effectExtent l="0" t="0" r="8255" b="0"/>
            <wp:docPr id="850543454"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703987" cy="3510010"/>
                    </a:xfrm>
                    <a:prstGeom prst="rect">
                      <a:avLst/>
                    </a:prstGeom>
                    <a:noFill/>
                    <a:ln>
                      <a:noFill/>
                    </a:ln>
                  </pic:spPr>
                </pic:pic>
              </a:graphicData>
            </a:graphic>
          </wp:inline>
        </w:drawing>
      </w:r>
    </w:p>
    <w:p w14:paraId="1049BF60" w14:textId="77777777" w:rsidR="001B60B7" w:rsidRPr="00662DD5" w:rsidRDefault="001B60B7" w:rsidP="001B64E5">
      <w:pPr>
        <w:rPr>
          <w:sz w:val="32"/>
          <w:szCs w:val="32"/>
        </w:rPr>
      </w:pPr>
    </w:p>
    <w:p w14:paraId="4B758CA4" w14:textId="6E06A736" w:rsidR="001B64E5" w:rsidRPr="00662DD5" w:rsidRDefault="001B64E5" w:rsidP="001B64E5">
      <w:pPr>
        <w:rPr>
          <w:sz w:val="32"/>
          <w:szCs w:val="32"/>
        </w:rPr>
      </w:pPr>
      <w:r w:rsidRPr="00662DD5">
        <w:rPr>
          <w:sz w:val="32"/>
          <w:szCs w:val="32"/>
        </w:rPr>
        <w:t>Arukase pott-põld taimedel võib kärpida üksikuid pikalt väljaulatuvaid juureotsi, kuid juurestik peab jääma alles vähemalt taime võrastiku (väljaulatuvate okste) laiuse ulatuses.</w:t>
      </w:r>
    </w:p>
    <w:p w14:paraId="77A14811" w14:textId="77777777" w:rsidR="001B64E5" w:rsidRPr="00662DD5" w:rsidRDefault="001B64E5" w:rsidP="001B64E5"/>
    <w:p w14:paraId="0156A1E0" w14:textId="77777777" w:rsidR="001B64E5" w:rsidRPr="00662DD5" w:rsidRDefault="001B64E5" w:rsidP="001B64E5">
      <w:r w:rsidRPr="00662DD5">
        <w:rPr>
          <w:noProof/>
          <w:lang w:eastAsia="et-EE"/>
        </w:rPr>
        <w:drawing>
          <wp:inline distT="0" distB="0" distL="0" distR="0" wp14:anchorId="29A9E45E" wp14:editId="75AAB274">
            <wp:extent cx="3936837" cy="2956560"/>
            <wp:effectExtent l="0" t="0" r="6985" b="0"/>
            <wp:docPr id="5" name="Picture 5" descr="A group of trees with roots and a tape meas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trees with roots and a tape measur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54953" cy="2970165"/>
                    </a:xfrm>
                    <a:prstGeom prst="rect">
                      <a:avLst/>
                    </a:prstGeom>
                    <a:noFill/>
                    <a:ln>
                      <a:noFill/>
                    </a:ln>
                  </pic:spPr>
                </pic:pic>
              </a:graphicData>
            </a:graphic>
          </wp:inline>
        </w:drawing>
      </w:r>
    </w:p>
    <w:p w14:paraId="28729E4E" w14:textId="77777777" w:rsidR="001B60B7" w:rsidRPr="00662DD5" w:rsidRDefault="001B60B7" w:rsidP="001B64E5">
      <w:pPr>
        <w:rPr>
          <w:sz w:val="32"/>
          <w:szCs w:val="32"/>
        </w:rPr>
      </w:pPr>
    </w:p>
    <w:p w14:paraId="580FB7AF" w14:textId="77777777" w:rsidR="001B60B7" w:rsidRPr="00662DD5" w:rsidRDefault="001B60B7" w:rsidP="001B64E5">
      <w:pPr>
        <w:rPr>
          <w:sz w:val="32"/>
          <w:szCs w:val="32"/>
        </w:rPr>
      </w:pPr>
    </w:p>
    <w:p w14:paraId="738CBEDA" w14:textId="502FE276" w:rsidR="001B64E5" w:rsidRPr="00662DD5" w:rsidRDefault="001B64E5" w:rsidP="001B64E5">
      <w:pPr>
        <w:rPr>
          <w:sz w:val="32"/>
          <w:szCs w:val="32"/>
        </w:rPr>
      </w:pPr>
      <w:r w:rsidRPr="00662DD5">
        <w:rPr>
          <w:sz w:val="32"/>
          <w:szCs w:val="32"/>
        </w:rPr>
        <w:lastRenderedPageBreak/>
        <w:t>Sanglepa pott-põld taimedel võib kärpida üksikuid pikalt väljaulatuvaid juureotsi, kuid juurestik peab jääma alles vähemalt taime võrastiku (väljaulatuvate okste) laiuse ulatuses.</w:t>
      </w:r>
    </w:p>
    <w:p w14:paraId="79829F0A" w14:textId="77777777" w:rsidR="001B64E5" w:rsidRPr="00662DD5" w:rsidRDefault="001B64E5" w:rsidP="001B64E5"/>
    <w:p w14:paraId="17F148A2" w14:textId="584009F4" w:rsidR="001B64E5" w:rsidRPr="00662DD5" w:rsidRDefault="000A6AB5" w:rsidP="001B64E5">
      <w:pPr>
        <w:jc w:val="both"/>
        <w:outlineLvl w:val="0"/>
        <w:rPr>
          <w:sz w:val="22"/>
        </w:rPr>
      </w:pPr>
      <w:r w:rsidRPr="00662DD5">
        <w:rPr>
          <w:noProof/>
          <w:lang w:eastAsia="et-EE"/>
        </w:rPr>
        <w:drawing>
          <wp:inline distT="0" distB="0" distL="0" distR="0" wp14:anchorId="2BCAC237" wp14:editId="1C897307">
            <wp:extent cx="5730240" cy="4297680"/>
            <wp:effectExtent l="0" t="0" r="3810" b="7620"/>
            <wp:docPr id="7" name="Picture 7" descr="A measuring tape and a few ro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easuring tape and a few roots&#10;&#10;Description automatically generated with medium confidenc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30240" cy="4297680"/>
                    </a:xfrm>
                    <a:prstGeom prst="rect">
                      <a:avLst/>
                    </a:prstGeom>
                    <a:noFill/>
                    <a:ln>
                      <a:noFill/>
                    </a:ln>
                  </pic:spPr>
                </pic:pic>
              </a:graphicData>
            </a:graphic>
          </wp:inline>
        </w:drawing>
      </w:r>
    </w:p>
    <w:p w14:paraId="01F22CB1" w14:textId="77777777" w:rsidR="005307F9" w:rsidRPr="00662DD5" w:rsidRDefault="005307F9" w:rsidP="008A4ED4">
      <w:pPr>
        <w:pStyle w:val="Heading2"/>
        <w:rPr>
          <w:rFonts w:ascii="Times New Roman" w:hAnsi="Times New Roman" w:cs="Times New Roman"/>
          <w:color w:val="auto"/>
        </w:rPr>
      </w:pPr>
    </w:p>
    <w:p w14:paraId="36D1501C" w14:textId="77777777" w:rsidR="005307F9" w:rsidRPr="00662DD5" w:rsidRDefault="005307F9" w:rsidP="008A4ED4">
      <w:pPr>
        <w:pStyle w:val="Heading2"/>
        <w:rPr>
          <w:rFonts w:ascii="Times New Roman" w:hAnsi="Times New Roman" w:cs="Times New Roman"/>
          <w:color w:val="auto"/>
        </w:rPr>
      </w:pPr>
    </w:p>
    <w:p w14:paraId="68FCF2C0" w14:textId="77777777" w:rsidR="00DB49E6" w:rsidRPr="00662DD5" w:rsidRDefault="00DB49E6" w:rsidP="00DB49E6"/>
    <w:p w14:paraId="67DFF54F" w14:textId="77777777" w:rsidR="00DB49E6" w:rsidRPr="00662DD5" w:rsidRDefault="00DB49E6" w:rsidP="00DB49E6"/>
    <w:p w14:paraId="54A04B5D" w14:textId="77777777" w:rsidR="00DB49E6" w:rsidRPr="00662DD5" w:rsidRDefault="00DB49E6" w:rsidP="00DB49E6"/>
    <w:p w14:paraId="2F9309E6" w14:textId="77777777" w:rsidR="00DB49E6" w:rsidRPr="00662DD5" w:rsidRDefault="00DB49E6" w:rsidP="00DB49E6"/>
    <w:p w14:paraId="1BB7E86D" w14:textId="77777777" w:rsidR="00DB49E6" w:rsidRPr="00662DD5" w:rsidRDefault="00DB49E6" w:rsidP="00DB49E6"/>
    <w:p w14:paraId="64FE1ED1" w14:textId="77777777" w:rsidR="00DB49E6" w:rsidRPr="00662DD5" w:rsidRDefault="00DB49E6" w:rsidP="00DB49E6"/>
    <w:p w14:paraId="524EDD5B" w14:textId="77777777" w:rsidR="00DB49E6" w:rsidRPr="00662DD5" w:rsidRDefault="00DB49E6" w:rsidP="00DB49E6"/>
    <w:p w14:paraId="2180F53E" w14:textId="77777777" w:rsidR="00DB49E6" w:rsidRPr="00662DD5" w:rsidRDefault="00DB49E6" w:rsidP="00DB49E6"/>
    <w:p w14:paraId="05666316" w14:textId="77777777" w:rsidR="00DB49E6" w:rsidRPr="00662DD5" w:rsidRDefault="00DB49E6" w:rsidP="00DB49E6"/>
    <w:p w14:paraId="037691EC" w14:textId="77777777" w:rsidR="00DB49E6" w:rsidRPr="00662DD5" w:rsidRDefault="00DB49E6" w:rsidP="00DB49E6"/>
    <w:p w14:paraId="0DD433B1" w14:textId="77777777" w:rsidR="00DB49E6" w:rsidRPr="00662DD5" w:rsidRDefault="00DB49E6" w:rsidP="00DB49E6"/>
    <w:p w14:paraId="5B127BC2" w14:textId="77777777" w:rsidR="00DB49E6" w:rsidRPr="00662DD5" w:rsidRDefault="00DB49E6" w:rsidP="00DB49E6"/>
    <w:p w14:paraId="2202D22E" w14:textId="77777777" w:rsidR="00DB49E6" w:rsidRPr="00662DD5" w:rsidRDefault="00DB49E6" w:rsidP="00DB49E6"/>
    <w:p w14:paraId="54057A73" w14:textId="77777777" w:rsidR="00DB49E6" w:rsidRPr="00662DD5" w:rsidRDefault="00DB49E6" w:rsidP="00DB49E6"/>
    <w:p w14:paraId="76B41CE0" w14:textId="77777777" w:rsidR="00DB49E6" w:rsidRPr="00662DD5" w:rsidRDefault="00DB49E6" w:rsidP="00DB49E6"/>
    <w:p w14:paraId="74D7A671" w14:textId="77777777" w:rsidR="00DB49E6" w:rsidRPr="00662DD5" w:rsidRDefault="00DB49E6" w:rsidP="00DB49E6"/>
    <w:p w14:paraId="11909A25" w14:textId="77777777" w:rsidR="00DB49E6" w:rsidRPr="00662DD5" w:rsidRDefault="00DB49E6" w:rsidP="00DB49E6"/>
    <w:p w14:paraId="19C0A7B7" w14:textId="77777777" w:rsidR="00DB49E6" w:rsidRPr="00662DD5" w:rsidRDefault="00DB49E6" w:rsidP="00DB49E6"/>
    <w:p w14:paraId="302ADC93" w14:textId="77777777" w:rsidR="00DB49E6" w:rsidRPr="00662DD5" w:rsidRDefault="00DB49E6" w:rsidP="00DB49E6"/>
    <w:p w14:paraId="6D031E46" w14:textId="32087893" w:rsidR="00DB49E6" w:rsidRPr="00662DD5" w:rsidRDefault="00DB49E6" w:rsidP="00DB49E6">
      <w:pPr>
        <w:jc w:val="right"/>
      </w:pPr>
      <w:r w:rsidRPr="00662DD5">
        <w:t xml:space="preserve">Lisa </w:t>
      </w:r>
      <w:r w:rsidR="00031AAB" w:rsidRPr="00662DD5">
        <w:t>7</w:t>
      </w:r>
    </w:p>
    <w:p w14:paraId="2BAD5878" w14:textId="77777777" w:rsidR="00DB49E6" w:rsidRPr="00662DD5" w:rsidRDefault="00DB49E6" w:rsidP="00DB49E6">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783561395"/>
          <w:placeholder>
            <w:docPart w:val="E5BF77F697C443EC836313D6C1EAD570"/>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töövõtu</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bookmarkEnd w:id="1"/>
    <w:p w14:paraId="748508A3" w14:textId="77777777" w:rsidR="005406A4" w:rsidRPr="00662DD5" w:rsidRDefault="005406A4" w:rsidP="005406A4">
      <w:pPr>
        <w:autoSpaceDE w:val="0"/>
        <w:autoSpaceDN w:val="0"/>
        <w:adjustRightInd w:val="0"/>
        <w:rPr>
          <w:rFonts w:ascii="TimesNewRomanPS-BoldMT" w:eastAsiaTheme="minorHAnsi" w:hAnsi="TimesNewRomanPS-BoldMT" w:cs="TimesNewRomanPS-BoldMT"/>
          <w:b/>
          <w:bCs/>
        </w:rPr>
      </w:pPr>
    </w:p>
    <w:p w14:paraId="35F5504A" w14:textId="46CAFE27" w:rsidR="005406A4" w:rsidRPr="00662DD5" w:rsidRDefault="005406A4" w:rsidP="005406A4">
      <w:pPr>
        <w:autoSpaceDE w:val="0"/>
        <w:autoSpaceDN w:val="0"/>
        <w:adjustRightInd w:val="0"/>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RMK keskkonnanõuded mootorsõidukitega ja saagidega töötamisel</w:t>
      </w:r>
    </w:p>
    <w:p w14:paraId="53DC558E" w14:textId="77777777" w:rsidR="005406A4" w:rsidRPr="00662DD5" w:rsidRDefault="005406A4" w:rsidP="005406A4">
      <w:pPr>
        <w:autoSpaceDE w:val="0"/>
        <w:autoSpaceDN w:val="0"/>
        <w:adjustRightInd w:val="0"/>
        <w:rPr>
          <w:rFonts w:ascii="TimesNewRomanPS-BoldMT" w:eastAsiaTheme="minorHAnsi" w:hAnsi="TimesNewRomanPS-BoldMT" w:cs="TimesNewRomanPS-BoldMT"/>
          <w:b/>
          <w:bCs/>
        </w:rPr>
      </w:pPr>
    </w:p>
    <w:p w14:paraId="1F15E78C" w14:textId="31BA51AE" w:rsidR="005406A4" w:rsidRPr="00662DD5" w:rsidRDefault="005406A4" w:rsidP="005406A4">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1. Üldsätted</w:t>
      </w:r>
    </w:p>
    <w:p w14:paraId="127D8316" w14:textId="67834AE3"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1.1. Juhend sätestab keskkonnaalased nõuded tööobjektil kütuste ja määrdeainete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hoidmisele, tankimisele ja jäätmete käitlemisele ning hädaolukordades</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tegutsemisele.</w:t>
      </w:r>
    </w:p>
    <w:p w14:paraId="3DC8ABB6" w14:textId="5BE9899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1.2. Juhendi nõuded kehtivad sisepõlemismootori jõul liikuva sõidukiga (edaspidi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masin) ning kettsaega, võsasaega ja trimmeriga (edaspidi saag) töötamisel.</w:t>
      </w:r>
    </w:p>
    <w:p w14:paraId="156D887C" w14:textId="0776AA8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1.3. Juhendi koostamisel on lähtutud kehtivatest õigusaktidest, FSC ja PEFC</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säästliku metsamajandamise standardi ning ISO 14001 keskkonnajuhtimise ja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ISO 9001 kvaliteedijuhtimise standardi nõuetest.</w:t>
      </w:r>
    </w:p>
    <w:p w14:paraId="31E2942C"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p>
    <w:p w14:paraId="2619C7AD" w14:textId="2EA959B0"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2. Üldised nõuded</w:t>
      </w:r>
    </w:p>
    <w:p w14:paraId="244AE44D" w14:textId="34F6B04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2.1. Kui töö käigus võib tekkida keskkonnareostus või ohtu sattuda tööobjektil</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viibivate isikute elu või tervis tuleb tööd koheselt peatada.</w:t>
      </w:r>
    </w:p>
    <w:p w14:paraId="65498B26" w14:textId="4CC021DD"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2.2. Metsas on keelatud teha lõket selleks mitte ettevalmistatud kohas. Tuleohtlikul</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ajal on keelatud metsas suitsetamine, lõkketegemine ning lahtise tule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kasutamine.</w:t>
      </w:r>
    </w:p>
    <w:p w14:paraId="3A739B82" w14:textId="0B1B982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2.3. Turbapinnasel töötav masin peab olema komplekteeritud seadmetega, mis</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välistavad väljalaskegaasis sädemete olemasolu.</w:t>
      </w:r>
    </w:p>
    <w:p w14:paraId="50E72A11" w14:textId="6BF3984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2.4. Töö käigus tuleb vältida kultuurimälestiste (nt kultusekohad, sõjahauad,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kääpad, ehitismälestised, mälestusmärgid) ning ristipuude ja pärandkultuuriobjektide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kahjustamist ning risustamist okste jms.</w:t>
      </w:r>
    </w:p>
    <w:p w14:paraId="3D401F27" w14:textId="6DD5FAB4"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2.5. Suure linnupesa, diameetriga üle 40 cm, leidmisel peatada koheselt raietööd,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teavitada leiust RMK poolset tööde juhti ja oodata edasisi tema korraldusi.</w:t>
      </w:r>
    </w:p>
    <w:p w14:paraId="58DDD8A5" w14:textId="38B4BD65"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 xml:space="preserve">2.6. Raielangil, v.a valgustusraiel, tuleb vegetatsiooniperioodil </w:t>
      </w:r>
      <w:proofErr w:type="spellStart"/>
      <w:r w:rsidRPr="00662DD5">
        <w:rPr>
          <w:rFonts w:ascii="TimesNewRomanPSMT" w:eastAsiaTheme="minorHAnsi" w:hAnsi="TimesNewRomanPSMT" w:cs="TimesNewRomanPSMT"/>
        </w:rPr>
        <w:t>juurepessu</w:t>
      </w:r>
      <w:proofErr w:type="spellEnd"/>
      <w:r w:rsidRPr="00662DD5">
        <w:rPr>
          <w:rFonts w:ascii="TimesNewRomanPSMT" w:eastAsiaTheme="minorHAnsi" w:hAnsi="TimesNewRomanPSMT" w:cs="TimesNewRomanPSMT"/>
        </w:rPr>
        <w:t xml:space="preserve"> ohtlikel</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 xml:space="preserve">aladel kuuse ja männi kännud töödelda </w:t>
      </w:r>
      <w:proofErr w:type="spellStart"/>
      <w:r w:rsidRPr="00662DD5">
        <w:rPr>
          <w:rFonts w:ascii="TimesNewRomanPSMT" w:eastAsiaTheme="minorHAnsi" w:hAnsi="TimesNewRomanPSMT" w:cs="TimesNewRomanPSMT"/>
        </w:rPr>
        <w:t>juurepessu</w:t>
      </w:r>
      <w:proofErr w:type="spellEnd"/>
      <w:r w:rsidRPr="00662DD5">
        <w:rPr>
          <w:rFonts w:ascii="TimesNewRomanPSMT" w:eastAsiaTheme="minorHAnsi" w:hAnsi="TimesNewRomanPSMT" w:cs="TimesNewRomanPSMT"/>
        </w:rPr>
        <w:t xml:space="preserve"> leviku tõkestamiseks</w:t>
      </w:r>
      <w:r w:rsidR="000A2929" w:rsidRPr="00662DD5">
        <w:rPr>
          <w:rFonts w:ascii="TimesNewRomanPSMT" w:eastAsiaTheme="minorHAnsi" w:hAnsi="TimesNewRomanPSMT" w:cs="TimesNewRomanPSMT"/>
        </w:rPr>
        <w:t xml:space="preserve"> </w:t>
      </w:r>
      <w:proofErr w:type="spellStart"/>
      <w:r w:rsidRPr="00662DD5">
        <w:rPr>
          <w:rFonts w:ascii="TimesNewRomanPSMT" w:eastAsiaTheme="minorHAnsi" w:hAnsi="TimesNewRomanPSMT" w:cs="TimesNewRomanPSMT"/>
        </w:rPr>
        <w:t>biotõrjepreparaadiga</w:t>
      </w:r>
      <w:proofErr w:type="spellEnd"/>
      <w:r w:rsidRPr="00662DD5">
        <w:rPr>
          <w:rFonts w:ascii="TimesNewRomanPSMT" w:eastAsiaTheme="minorHAnsi" w:hAnsi="TimesNewRomanPSMT" w:cs="TimesNewRomanPSMT"/>
        </w:rPr>
        <w:t xml:space="preserve"> ROTSTOP</w:t>
      </w:r>
      <w:r w:rsidRPr="00662DD5">
        <w:rPr>
          <w:rFonts w:ascii="TimesNewRomanPSMT" w:eastAsiaTheme="minorHAnsi" w:hAnsi="TimesNewRomanPSMT" w:cs="TimesNewRomanPSMT"/>
          <w:sz w:val="16"/>
          <w:szCs w:val="16"/>
        </w:rPr>
        <w:t>®</w:t>
      </w:r>
      <w:r w:rsidRPr="00662DD5">
        <w:rPr>
          <w:rFonts w:ascii="TimesNewRomanPSMT" w:eastAsiaTheme="minorHAnsi" w:hAnsi="TimesNewRomanPSMT" w:cs="TimesNewRomanPSMT"/>
        </w:rPr>
        <w:t>.</w:t>
      </w:r>
    </w:p>
    <w:p w14:paraId="77DD56CD"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p>
    <w:p w14:paraId="51CD2268" w14:textId="583B594A"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3. Kütused ja tankimine</w:t>
      </w:r>
    </w:p>
    <w:p w14:paraId="3ACE5FE3" w14:textId="60CF01D8"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3.1. Sae tankimisel tuleb kasutada spetsiaalset kanistri otsikut, mis välistab üle- ja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möödavalamist.</w:t>
      </w:r>
    </w:p>
    <w:p w14:paraId="5736766A" w14:textId="4A5F183A"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3.2. Sae käivitamisel tuleb see viia vähemalt 3 meetri kaugusele kütuse tankimise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paigast.</w:t>
      </w:r>
    </w:p>
    <w:p w14:paraId="73CE5D6C" w14:textId="26D7F6A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3.3. Kütusemahutid peavad olema ette nähtud kütuste hoidmiseks ja veoks, olema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nõuetele vastavalt märgistatud ning omama vastavat sertifikaati.</w:t>
      </w:r>
    </w:p>
    <w:p w14:paraId="4EE2DB97"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3.4. Kütusemahuteid tuleb tööobjektil hoida varjulises kohas.</w:t>
      </w:r>
    </w:p>
    <w:p w14:paraId="0B24CCA7" w14:textId="1A2CCCDD"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3.5. Kütust ja määrdeaineid ei tohi hoiustada looduslikele veekogudele lähemal kui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10 m.</w:t>
      </w:r>
    </w:p>
    <w:p w14:paraId="2E50AD38" w14:textId="1483FFD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3.6. Tööobjektil masina, mille kütusepaak on suurem kui 100 l, tankimisel tuleb</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kasutada spetsiaalset kütusepumpa, mis välistab kütuse keskkonda sattumist.</w:t>
      </w:r>
    </w:p>
    <w:p w14:paraId="193875F0" w14:textId="1CF3342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 xml:space="preserve">3.7. Lekkinud kütus või määrdeained tuleb kokku koguda ja kuni </w:t>
      </w:r>
      <w:proofErr w:type="spellStart"/>
      <w:r w:rsidRPr="00662DD5">
        <w:rPr>
          <w:rFonts w:ascii="TimesNewRomanPSMT" w:eastAsiaTheme="minorHAnsi" w:hAnsi="TimesNewRomanPSMT" w:cs="TimesNewRomanPSMT"/>
        </w:rPr>
        <w:t>äraveoni</w:t>
      </w:r>
      <w:proofErr w:type="spellEnd"/>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ladustada keskkonnaohutult.</w:t>
      </w:r>
    </w:p>
    <w:p w14:paraId="56A8E3FC" w14:textId="77777777" w:rsidR="006023BB" w:rsidRPr="00662DD5" w:rsidRDefault="006023BB" w:rsidP="000A2929">
      <w:pPr>
        <w:autoSpaceDE w:val="0"/>
        <w:autoSpaceDN w:val="0"/>
        <w:adjustRightInd w:val="0"/>
        <w:jc w:val="both"/>
        <w:rPr>
          <w:rFonts w:ascii="TimesNewRomanPSMT" w:eastAsiaTheme="minorHAnsi" w:hAnsi="TimesNewRomanPSMT" w:cs="TimesNewRomanPSMT"/>
        </w:rPr>
      </w:pPr>
    </w:p>
    <w:p w14:paraId="26113E3F"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4. Tavajäätmed ja ohtlikud jäätmed</w:t>
      </w:r>
    </w:p>
    <w:p w14:paraId="2098EC3D" w14:textId="1ECB808A"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 Kõik töö käigus tekkinud tavajäätmed ja ohtlikud jäätmed tuleb peale tööobjekti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lõpetamist ära viia. Ohtlikeks jäätmeteks loetakse:</w:t>
      </w:r>
    </w:p>
    <w:p w14:paraId="42FDDDDE"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4.1.1. kütuse ja määrdeainete taara;</w:t>
      </w:r>
    </w:p>
    <w:p w14:paraId="20357414"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4.1.2. markeerimisvärvi purgid;</w:t>
      </w:r>
    </w:p>
    <w:p w14:paraId="3DB2E25B"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4.1.3. kütuse või määrdeaine lekke tõrjumisel kasutatud absorbent;</w:t>
      </w:r>
    </w:p>
    <w:p w14:paraId="12A294A7"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lastRenderedPageBreak/>
        <w:t>4.1.4. kütuse või määrdeainega kokku puutunud paberid jms;</w:t>
      </w:r>
    </w:p>
    <w:p w14:paraId="022D8B1C"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 xml:space="preserve">4.1.5. akud, </w:t>
      </w:r>
      <w:proofErr w:type="spellStart"/>
      <w:r w:rsidRPr="00662DD5">
        <w:rPr>
          <w:rFonts w:ascii="TimesNewRomanPSMT" w:eastAsiaTheme="minorHAnsi" w:hAnsi="TimesNewRomanPSMT" w:cs="TimesNewRomanPSMT"/>
        </w:rPr>
        <w:t>hüdrovoolikud</w:t>
      </w:r>
      <w:proofErr w:type="spellEnd"/>
      <w:r w:rsidRPr="00662DD5">
        <w:rPr>
          <w:rFonts w:ascii="TimesNewRomanPSMT" w:eastAsiaTheme="minorHAnsi" w:hAnsi="TimesNewRomanPSMT" w:cs="TimesNewRomanPSMT"/>
        </w:rPr>
        <w:t>, kütuse- või õlifiltrid.</w:t>
      </w:r>
    </w:p>
    <w:p w14:paraId="283E6CBE"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4.2. Tööobjektil peab jäätmete olemasolul olema koht nende hoidmiseks.</w:t>
      </w:r>
    </w:p>
    <w:p w14:paraId="7DDE7802"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4.3. Tavajäätmed ja ohtlikud jäätmed tuleb hoida tööobjektil eraldi.</w:t>
      </w:r>
    </w:p>
    <w:p w14:paraId="027D310B" w14:textId="35728B5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4.4. Ohtlikke jäätmeid peab hoidma ilmastiku- ning lekkekindlates anumates või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pakendites.</w:t>
      </w:r>
    </w:p>
    <w:p w14:paraId="2D70422B" w14:textId="77777777" w:rsidR="006023BB" w:rsidRPr="00662DD5" w:rsidRDefault="006023BB" w:rsidP="000A2929">
      <w:pPr>
        <w:autoSpaceDE w:val="0"/>
        <w:autoSpaceDN w:val="0"/>
        <w:adjustRightInd w:val="0"/>
        <w:jc w:val="both"/>
        <w:rPr>
          <w:rFonts w:ascii="TimesNewRomanPSMT" w:eastAsiaTheme="minorHAnsi" w:hAnsi="TimesNewRomanPSMT" w:cs="TimesNewRomanPSMT"/>
        </w:rPr>
      </w:pPr>
    </w:p>
    <w:p w14:paraId="17CF1C82"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5. Masinate ja saagide seisund ning komplekteeritus</w:t>
      </w:r>
    </w:p>
    <w:p w14:paraId="3D932A6C" w14:textId="0E47DEE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5.1. Masinad peavad olema läbinud valmistaja poolt ettenähtud sagedusega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hooldusi.</w:t>
      </w:r>
    </w:p>
    <w:p w14:paraId="19715EB7" w14:textId="73BDAF9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5.2. Liikluses osalevad masinad peavad olema läbinud õigusaktides ettenähtud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tehnoülevaatusi.</w:t>
      </w:r>
    </w:p>
    <w:p w14:paraId="2D4B449C"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 Masinas peab olema:</w:t>
      </w:r>
    </w:p>
    <w:p w14:paraId="3B93DC01"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5.3.1. mobiiltelefon;</w:t>
      </w:r>
    </w:p>
    <w:p w14:paraId="70DE5DBC" w14:textId="357940B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5.3.2. liiklusseaduse või tootja tehase komplektsusega ettenähtud ja kehtiva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kontrollmärgistusega tulekustuti;</w:t>
      </w:r>
    </w:p>
    <w:p w14:paraId="2A5FC6C8" w14:textId="6D583891"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5.3.3. absorbentgraanulid vähemalt 20 kg või absorbentmatt, kui masinaks on</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 xml:space="preserve">harvester, </w:t>
      </w:r>
      <w:proofErr w:type="spellStart"/>
      <w:r w:rsidRPr="00662DD5">
        <w:rPr>
          <w:rFonts w:ascii="TimesNewRomanPSMT" w:eastAsiaTheme="minorHAnsi" w:hAnsi="TimesNewRomanPSMT" w:cs="TimesNewRomanPSMT"/>
        </w:rPr>
        <w:t>forvarder</w:t>
      </w:r>
      <w:proofErr w:type="spellEnd"/>
      <w:r w:rsidRPr="00662DD5">
        <w:rPr>
          <w:rFonts w:ascii="TimesNewRomanPSMT" w:eastAsiaTheme="minorHAnsi" w:hAnsi="TimesNewRomanPSMT" w:cs="TimesNewRomanPSMT"/>
        </w:rPr>
        <w:t>, metsamajanduslikuks tööks kohandatud põllumajanduslik</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traktor, giljotiin, maapinna ettevalmistamise masin, puiduveok,</w:t>
      </w:r>
      <w:r w:rsidR="000A2929" w:rsidRPr="00662DD5">
        <w:rPr>
          <w:rFonts w:ascii="TimesNewRomanPSMT" w:eastAsiaTheme="minorHAnsi" w:hAnsi="TimesNewRomanPSMT" w:cs="TimesNewRomanPSMT"/>
        </w:rPr>
        <w:t xml:space="preserve"> </w:t>
      </w:r>
      <w:proofErr w:type="spellStart"/>
      <w:r w:rsidRPr="00662DD5">
        <w:rPr>
          <w:rFonts w:ascii="TimesNewRomanPSMT" w:eastAsiaTheme="minorHAnsi" w:hAnsi="TimesNewRomanPSMT" w:cs="TimesNewRomanPSMT"/>
        </w:rPr>
        <w:t>hakkur</w:t>
      </w:r>
      <w:proofErr w:type="spellEnd"/>
      <w:r w:rsidRPr="00662DD5">
        <w:rPr>
          <w:rFonts w:ascii="TimesNewRomanPSMT" w:eastAsiaTheme="minorHAnsi" w:hAnsi="TimesNewRomanPSMT" w:cs="TimesNewRomanPSMT"/>
        </w:rPr>
        <w:t xml:space="preserve"> või ekskavaator.</w:t>
      </w:r>
    </w:p>
    <w:p w14:paraId="3759A359"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5.4. Saag peab olema komplektne ja vastama tootja nõuetele.</w:t>
      </w:r>
    </w:p>
    <w:p w14:paraId="04DC6C1F"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5.5. Saega töötaval isikul peab olema kaasas mobiiltelefon.</w:t>
      </w:r>
    </w:p>
    <w:p w14:paraId="23085735" w14:textId="6038282D"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5.6. Visuaalsel vaatlusel tuvastatava õli- või kütuselekkega masina või sae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kasutamine on keelatud.</w:t>
      </w:r>
    </w:p>
    <w:p w14:paraId="12064CD8"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5.7. Kui masinat või saagi ei kasutata, tuleb selle mootor seisata.</w:t>
      </w:r>
    </w:p>
    <w:p w14:paraId="0D792E34" w14:textId="77777777" w:rsidR="0036242F" w:rsidRPr="00662DD5" w:rsidRDefault="0036242F" w:rsidP="000A2929">
      <w:pPr>
        <w:autoSpaceDE w:val="0"/>
        <w:autoSpaceDN w:val="0"/>
        <w:adjustRightInd w:val="0"/>
        <w:jc w:val="both"/>
        <w:rPr>
          <w:rFonts w:ascii="TimesNewRomanPS-BoldMT" w:eastAsiaTheme="minorHAnsi" w:hAnsi="TimesNewRomanPS-BoldMT" w:cs="TimesNewRomanPS-BoldMT"/>
          <w:b/>
          <w:bCs/>
        </w:rPr>
      </w:pPr>
    </w:p>
    <w:p w14:paraId="16BEC3FA" w14:textId="4B4ABE73"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6. Hädaolukorrad</w:t>
      </w:r>
    </w:p>
    <w:p w14:paraId="6DF405C0" w14:textId="3745457E"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6.1. Tulekahju korral, mida ei suudeta iseseisvalt kustutada, tuleb helistada 112 ja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tulekahjust teavitada RMK poolset tööde juhti. Võimalusel asuda olemasolevate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vahenditega põlemiskollet kustutama, samas kindlustades enese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ohutuse.</w:t>
      </w:r>
    </w:p>
    <w:p w14:paraId="62555249" w14:textId="3070CCD2"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6.2. Tulekahjust teatamisel tuleb öelda rahulikul häälel teataja nimi, sündmuskoha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võimalik täpne asukoht ja mis põleb.</w:t>
      </w:r>
    </w:p>
    <w:p w14:paraId="7FD3C7AF" w14:textId="5BFE2F3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6.3. Keskkonnareostuse korral, mida ei suudeta olemasolevate tõrjevahenditega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kõrvaldada, tuleb helistada 112 ja reostusest teavitada RMK poolset tööde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juhti.</w:t>
      </w:r>
    </w:p>
    <w:p w14:paraId="6490DCA5" w14:textId="4BDAC201" w:rsidR="00680B8E" w:rsidRPr="00662DD5" w:rsidRDefault="005406A4" w:rsidP="000A2929">
      <w:pPr>
        <w:autoSpaceDE w:val="0"/>
        <w:autoSpaceDN w:val="0"/>
        <w:adjustRightInd w:val="0"/>
        <w:jc w:val="both"/>
      </w:pPr>
      <w:r w:rsidRPr="00662DD5">
        <w:rPr>
          <w:rFonts w:ascii="TimesNewRomanPSMT" w:eastAsiaTheme="minorHAnsi" w:hAnsi="TimesNewRomanPSMT" w:cs="TimesNewRomanPSMT"/>
        </w:rPr>
        <w:t xml:space="preserve">6.4. </w:t>
      </w:r>
      <w:proofErr w:type="spellStart"/>
      <w:r w:rsidRPr="00662DD5">
        <w:rPr>
          <w:rFonts w:ascii="TimesNewRomanPSMT" w:eastAsiaTheme="minorHAnsi" w:hAnsi="TimesNewRomanPSMT" w:cs="TimesNewRomanPSMT"/>
        </w:rPr>
        <w:t>Lõhkematerjali</w:t>
      </w:r>
      <w:proofErr w:type="spellEnd"/>
      <w:r w:rsidRPr="00662DD5">
        <w:rPr>
          <w:rFonts w:ascii="TimesNewRomanPSMT" w:eastAsiaTheme="minorHAnsi" w:hAnsi="TimesNewRomanPSMT" w:cs="TimesNewRomanPSMT"/>
        </w:rPr>
        <w:t xml:space="preserve"> leidmisel, tuleb helistada 112 ja leidmisest teavitada RMK</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 xml:space="preserve">poolset tööde juhti ning peatada töö kuni </w:t>
      </w:r>
      <w:proofErr w:type="spellStart"/>
      <w:r w:rsidRPr="00662DD5">
        <w:rPr>
          <w:rFonts w:ascii="TimesNewRomanPSMT" w:eastAsiaTheme="minorHAnsi" w:hAnsi="TimesNewRomanPSMT" w:cs="TimesNewRomanPSMT"/>
        </w:rPr>
        <w:t>lõhkematerjali</w:t>
      </w:r>
      <w:proofErr w:type="spellEnd"/>
      <w:r w:rsidRPr="00662DD5">
        <w:rPr>
          <w:rFonts w:ascii="TimesNewRomanPSMT" w:eastAsiaTheme="minorHAnsi" w:hAnsi="TimesNewRomanPSMT" w:cs="TimesNewRomanPSMT"/>
        </w:rPr>
        <w:t xml:space="preserve"> spetsialistide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saabumiseni ning oodata edasisi RMK poolseid korraldusi. Leitud</w:t>
      </w:r>
      <w:r w:rsidR="000A2929" w:rsidRPr="00662DD5">
        <w:rPr>
          <w:rFonts w:ascii="TimesNewRomanPSMT" w:eastAsiaTheme="minorHAnsi" w:hAnsi="TimesNewRomanPSMT" w:cs="TimesNewRomanPSMT"/>
        </w:rPr>
        <w:t xml:space="preserve"> </w:t>
      </w:r>
      <w:proofErr w:type="spellStart"/>
      <w:r w:rsidRPr="00662DD5">
        <w:rPr>
          <w:rFonts w:ascii="TimesNewRomanPSMT" w:eastAsiaTheme="minorHAnsi" w:hAnsi="TimesNewRomanPSMT" w:cs="TimesNewRomanPSMT"/>
        </w:rPr>
        <w:t>lõhkematerjali</w:t>
      </w:r>
      <w:proofErr w:type="spellEnd"/>
      <w:r w:rsidRPr="00662DD5">
        <w:rPr>
          <w:rFonts w:ascii="TimesNewRomanPSMT" w:eastAsiaTheme="minorHAnsi" w:hAnsi="TimesNewRomanPSMT" w:cs="TimesNewRomanPSMT"/>
        </w:rPr>
        <w:t xml:space="preserve"> ei tohi puudutada.</w:t>
      </w:r>
    </w:p>
    <w:p w14:paraId="246DA360" w14:textId="77777777" w:rsidR="00680B8E" w:rsidRPr="00662DD5" w:rsidRDefault="00680B8E" w:rsidP="000A2929">
      <w:pPr>
        <w:jc w:val="both"/>
        <w:outlineLvl w:val="0"/>
      </w:pPr>
      <w:r w:rsidRPr="00662DD5">
        <w:t>Poolte allkirjad:</w:t>
      </w:r>
    </w:p>
    <w:p w14:paraId="1D214FE7" w14:textId="77777777" w:rsidR="00680B8E" w:rsidRPr="00662DD5" w:rsidRDefault="00680B8E" w:rsidP="00680B8E">
      <w:pPr>
        <w:jc w:val="both"/>
      </w:pPr>
    </w:p>
    <w:p w14:paraId="220302F9" w14:textId="77777777" w:rsidR="00680B8E" w:rsidRPr="00662DD5" w:rsidRDefault="00680B8E" w:rsidP="00680B8E">
      <w:pPr>
        <w:jc w:val="both"/>
      </w:pPr>
      <w:r w:rsidRPr="00662DD5">
        <w:t>Tellija</w:t>
      </w:r>
      <w:r w:rsidRPr="00662DD5">
        <w:tab/>
      </w:r>
      <w:r w:rsidRPr="00662DD5">
        <w:tab/>
      </w:r>
      <w:r w:rsidRPr="00662DD5">
        <w:tab/>
      </w:r>
      <w:r w:rsidRPr="00662DD5">
        <w:tab/>
      </w:r>
      <w:r w:rsidRPr="00662DD5">
        <w:tab/>
      </w:r>
      <w:r w:rsidRPr="00662DD5">
        <w:tab/>
        <w:t xml:space="preserve">Töövõtja </w:t>
      </w:r>
    </w:p>
    <w:p w14:paraId="6895CAD1" w14:textId="77777777" w:rsidR="00680B8E" w:rsidRPr="00662DD5" w:rsidRDefault="00680B8E" w:rsidP="00680B8E">
      <w:pPr>
        <w:jc w:val="both"/>
      </w:pPr>
    </w:p>
    <w:tbl>
      <w:tblPr>
        <w:tblW w:w="0" w:type="auto"/>
        <w:tblInd w:w="70" w:type="dxa"/>
        <w:tblCellMar>
          <w:left w:w="70" w:type="dxa"/>
          <w:right w:w="70" w:type="dxa"/>
        </w:tblCellMar>
        <w:tblLook w:val="0000" w:firstRow="0" w:lastRow="0" w:firstColumn="0" w:lastColumn="0" w:noHBand="0" w:noVBand="0"/>
      </w:tblPr>
      <w:tblGrid>
        <w:gridCol w:w="4183"/>
        <w:gridCol w:w="4200"/>
      </w:tblGrid>
      <w:tr w:rsidR="00680B8E" w:rsidRPr="00662DD5" w14:paraId="54BF8C25" w14:textId="77777777" w:rsidTr="009233F7">
        <w:trPr>
          <w:trHeight w:val="660"/>
        </w:trPr>
        <w:tc>
          <w:tcPr>
            <w:tcW w:w="4183" w:type="dxa"/>
          </w:tcPr>
          <w:p w14:paraId="5592B540" w14:textId="77777777" w:rsidR="00680B8E" w:rsidRPr="00662DD5" w:rsidRDefault="00C15654" w:rsidP="009233F7">
            <w:pPr>
              <w:jc w:val="both"/>
            </w:pPr>
            <w:sdt>
              <w:sdtPr>
                <w:id w:val="-1578443402"/>
                <w:placeholder>
                  <w:docPart w:val="4CAD0EEE824548398396602CEEFCDD9C"/>
                </w:placeholder>
                <w:comboBox>
                  <w:listItem w:displayText=" " w:value=" "/>
                  <w:listItem w:displayText="(allkirjastatud digitaalselt)" w:value="(allkirjastatud digitaalselt)"/>
                </w:comboBox>
              </w:sdtPr>
              <w:sdtEndPr/>
              <w:sdtContent>
                <w:r w:rsidR="00680B8E" w:rsidRPr="00662DD5">
                  <w:t>[Vali sobiv]</w:t>
                </w:r>
              </w:sdtContent>
            </w:sdt>
          </w:p>
        </w:tc>
        <w:tc>
          <w:tcPr>
            <w:tcW w:w="4200" w:type="dxa"/>
          </w:tcPr>
          <w:p w14:paraId="784045B8" w14:textId="77777777" w:rsidR="00680B8E" w:rsidRPr="00662DD5" w:rsidRDefault="00C15654" w:rsidP="009233F7">
            <w:pPr>
              <w:jc w:val="both"/>
            </w:pPr>
            <w:sdt>
              <w:sdtPr>
                <w:id w:val="1400180483"/>
                <w:placeholder>
                  <w:docPart w:val="B2462104B2B14CF3B2240A62E1183A78"/>
                </w:placeholder>
                <w:comboBox>
                  <w:listItem w:displayText=" " w:value=" "/>
                  <w:listItem w:displayText="(allkirjastatud digitaalselt)" w:value="(allkirjastatud digitaalselt)"/>
                </w:comboBox>
              </w:sdtPr>
              <w:sdtEndPr/>
              <w:sdtContent>
                <w:r w:rsidR="00680B8E" w:rsidRPr="00662DD5">
                  <w:t>[Vali sobiv]</w:t>
                </w:r>
              </w:sdtContent>
            </w:sdt>
          </w:p>
        </w:tc>
      </w:tr>
    </w:tbl>
    <w:p w14:paraId="63FA44F5" w14:textId="77777777" w:rsidR="00680B8E" w:rsidRPr="00662DD5" w:rsidRDefault="00680B8E" w:rsidP="00680B8E">
      <w:pPr>
        <w:jc w:val="both"/>
        <w:sectPr w:rsidR="00680B8E" w:rsidRPr="00662DD5" w:rsidSect="00A23DCB">
          <w:footerReference w:type="default" r:id="rId38"/>
          <w:headerReference w:type="first" r:id="rId39"/>
          <w:footerReference w:type="first" r:id="rId40"/>
          <w:pgSz w:w="11906" w:h="16838"/>
          <w:pgMar w:top="1134" w:right="1418" w:bottom="1134" w:left="1418" w:header="709" w:footer="709" w:gutter="0"/>
          <w:cols w:space="708"/>
          <w:formProt w:val="0"/>
          <w:titlePg/>
          <w:docGrid w:linePitch="360"/>
        </w:sectPr>
      </w:pPr>
    </w:p>
    <w:p w14:paraId="13345C26" w14:textId="1E6C5E97" w:rsidR="00D26B3F" w:rsidRPr="00662DD5" w:rsidRDefault="005F7E64" w:rsidP="00F178E8">
      <w:pPr>
        <w:ind w:left="4248" w:firstLine="708"/>
        <w:jc w:val="right"/>
        <w:outlineLvl w:val="0"/>
        <w:rPr>
          <w:sz w:val="22"/>
          <w:szCs w:val="22"/>
        </w:rPr>
      </w:pPr>
      <w:r w:rsidRPr="00662DD5">
        <w:rPr>
          <w:sz w:val="22"/>
          <w:szCs w:val="22"/>
        </w:rPr>
        <w:lastRenderedPageBreak/>
        <w:t xml:space="preserve">Lisa </w:t>
      </w:r>
      <w:r w:rsidR="00E82EE7" w:rsidRPr="00662DD5">
        <w:rPr>
          <w:sz w:val="22"/>
          <w:szCs w:val="22"/>
        </w:rPr>
        <w:t>8</w:t>
      </w:r>
    </w:p>
    <w:p w14:paraId="5ABFDBEB" w14:textId="77777777" w:rsidR="00D26B3F" w:rsidRPr="00662DD5" w:rsidRDefault="00D26B3F" w:rsidP="00F178E8">
      <w:pPr>
        <w:ind w:left="4956"/>
        <w:jc w:val="right"/>
        <w:outlineLvl w:val="0"/>
        <w:rPr>
          <w:sz w:val="22"/>
          <w:szCs w:val="22"/>
        </w:rPr>
      </w:pPr>
      <w:r w:rsidRPr="00662DD5">
        <w:rPr>
          <w:sz w:val="22"/>
          <w:szCs w:val="22"/>
        </w:rPr>
        <w:t>RMK ja</w:t>
      </w:r>
    </w:p>
    <w:p w14:paraId="0D64B678" w14:textId="77777777" w:rsidR="00D26B3F" w:rsidRPr="00662DD5" w:rsidRDefault="00D26B3F" w:rsidP="00F178E8">
      <w:pPr>
        <w:ind w:left="4956"/>
        <w:jc w:val="right"/>
        <w:outlineLvl w:val="0"/>
        <w:rPr>
          <w:sz w:val="22"/>
          <w:szCs w:val="22"/>
        </w:rPr>
      </w:pPr>
      <w:r w:rsidRPr="00662DD5">
        <w:fldChar w:fldCharType="begin"/>
      </w:r>
      <w:r w:rsidRPr="00662DD5">
        <w:instrText xml:space="preserve"> MACROBUTTON  AcceptAllChangesInDoc [Sisesta juriidilise isiku või FIE nimi] </w:instrText>
      </w:r>
      <w:r w:rsidRPr="00662DD5">
        <w:fldChar w:fldCharType="end"/>
      </w:r>
      <w:r w:rsidRPr="00662DD5">
        <w:rPr>
          <w:sz w:val="22"/>
          <w:szCs w:val="22"/>
        </w:rPr>
        <w:t xml:space="preserve">vahelise </w:t>
      </w:r>
      <w:sdt>
        <w:sdtPr>
          <w:rPr>
            <w:sz w:val="22"/>
            <w:szCs w:val="22"/>
          </w:rPr>
          <w:id w:val="1882434366"/>
          <w:placeholder>
            <w:docPart w:val="8B3E9B0C2D6B4CC8A2F09E3D2703F85B"/>
          </w:placeholder>
          <w:date>
            <w:dateFormat w:val="d.MM.yyyy"/>
            <w:lid w:val="et-EE"/>
            <w:storeMappedDataAs w:val="dateTime"/>
            <w:calendar w:val="gregorian"/>
          </w:date>
        </w:sdtPr>
        <w:sdtEndPr/>
        <w:sdtContent>
          <w:r w:rsidRPr="00662DD5">
            <w:rPr>
              <w:sz w:val="22"/>
              <w:szCs w:val="22"/>
            </w:rPr>
            <w:t>[Vali kuupäev]</w:t>
          </w:r>
        </w:sdtContent>
      </w:sdt>
      <w:r w:rsidRPr="00662DD5">
        <w:rPr>
          <w:sz w:val="22"/>
          <w:szCs w:val="22"/>
        </w:rPr>
        <w:t xml:space="preserve"> metsakasvatusteenuse töövõtu raamlepingu nr </w:t>
      </w:r>
      <w:r w:rsidRPr="00662DD5">
        <w:rPr>
          <w:rStyle w:val="normal1"/>
          <w:rFonts w:eastAsia="Lucida Sans Unicode"/>
          <w:smallCaps/>
          <w:sz w:val="22"/>
          <w:szCs w:val="22"/>
        </w:rPr>
        <w:t>3-2.5.3/</w:t>
      </w:r>
      <w:r w:rsidRPr="00662DD5">
        <w:rPr>
          <w:sz w:val="22"/>
          <w:szCs w:val="22"/>
          <w:lang w:val="en-AU"/>
        </w:rPr>
        <w:fldChar w:fldCharType="begin"/>
      </w:r>
      <w:r w:rsidRPr="00662DD5">
        <w:rPr>
          <w:sz w:val="22"/>
          <w:szCs w:val="22"/>
          <w:lang w:val="fi-FI"/>
        </w:rPr>
        <w:instrText xml:space="preserve"> MACROBUTTON  AcceptAllChangesInDocAndStopTracking [Sisesta number]</w:instrText>
      </w:r>
      <w:r w:rsidRPr="00662DD5">
        <w:rPr>
          <w:sz w:val="22"/>
          <w:szCs w:val="22"/>
        </w:rPr>
        <w:fldChar w:fldCharType="end"/>
      </w:r>
      <w:r w:rsidRPr="00662DD5">
        <w:rPr>
          <w:sz w:val="22"/>
          <w:szCs w:val="22"/>
        </w:rPr>
        <w:t xml:space="preserve"> juurde</w:t>
      </w:r>
    </w:p>
    <w:p w14:paraId="6BB8C2E0" w14:textId="77777777" w:rsidR="00D26B3F" w:rsidRPr="00662DD5" w:rsidRDefault="00D26B3F" w:rsidP="00D26B3F">
      <w:pPr>
        <w:rPr>
          <w:b/>
          <w:bCs/>
        </w:rPr>
      </w:pPr>
      <w:r w:rsidRPr="00662DD5">
        <w:rPr>
          <w:b/>
          <w:bCs/>
        </w:rPr>
        <w:t>RMK nõuded isikukaitsevahendite kasutamiseks</w:t>
      </w:r>
    </w:p>
    <w:p w14:paraId="2A190ECD" w14:textId="77777777" w:rsidR="00D26B3F" w:rsidRPr="00662DD5" w:rsidRDefault="00D26B3F" w:rsidP="00D26B3F">
      <w:pPr>
        <w:ind w:left="9204" w:firstLine="708"/>
      </w:pPr>
      <w:r w:rsidRPr="00662DD5">
        <w:t>(hiliseima digitaalallkirja kuupäev)</w:t>
      </w:r>
    </w:p>
    <w:p w14:paraId="1E599907" w14:textId="77777777" w:rsidR="00D26B3F" w:rsidRPr="00662DD5" w:rsidRDefault="00D26B3F" w:rsidP="00D26B3F">
      <w:pPr>
        <w:ind w:left="9204" w:firstLine="708"/>
      </w:pPr>
    </w:p>
    <w:p w14:paraId="0B04B8EF" w14:textId="77777777" w:rsidR="00E82EE7" w:rsidRPr="00662DD5" w:rsidRDefault="00E82EE7" w:rsidP="00E82EE7">
      <w:pPr>
        <w:numPr>
          <w:ilvl w:val="0"/>
          <w:numId w:val="25"/>
        </w:numPr>
        <w:ind w:left="709" w:hanging="709"/>
        <w:jc w:val="both"/>
        <w:rPr>
          <w:b/>
        </w:rPr>
      </w:pPr>
      <w:r w:rsidRPr="00662DD5">
        <w:rPr>
          <w:b/>
        </w:rPr>
        <w:t>Üldsätted</w:t>
      </w:r>
    </w:p>
    <w:p w14:paraId="4F375E2C" w14:textId="77777777" w:rsidR="00E82EE7" w:rsidRPr="00662DD5" w:rsidRDefault="00E82EE7" w:rsidP="00E82EE7">
      <w:pPr>
        <w:pStyle w:val="ListParagraph"/>
        <w:jc w:val="both"/>
      </w:pPr>
      <w:r w:rsidRPr="00662DD5">
        <w:t>Juhend sätestab miinimumnõuded isikukaitsevahendite kasutamiseks RMK lepingupartneritele.</w:t>
      </w:r>
    </w:p>
    <w:p w14:paraId="1A24A46A" w14:textId="77777777" w:rsidR="00E82EE7" w:rsidRPr="00662DD5" w:rsidRDefault="00E82EE7" w:rsidP="00E82EE7">
      <w:pPr>
        <w:jc w:val="both"/>
      </w:pPr>
    </w:p>
    <w:p w14:paraId="0AC4359A" w14:textId="77777777" w:rsidR="00E82EE7" w:rsidRPr="00662DD5" w:rsidRDefault="00E82EE7" w:rsidP="00E82EE7">
      <w:pPr>
        <w:pStyle w:val="ListParagraph"/>
        <w:numPr>
          <w:ilvl w:val="0"/>
          <w:numId w:val="25"/>
        </w:numPr>
        <w:ind w:hanging="720"/>
        <w:jc w:val="both"/>
        <w:rPr>
          <w:b/>
        </w:rPr>
      </w:pPr>
      <w:r w:rsidRPr="00662DD5">
        <w:rPr>
          <w:b/>
        </w:rPr>
        <w:t>Üldised nõuded</w:t>
      </w:r>
    </w:p>
    <w:p w14:paraId="2449062D" w14:textId="77777777" w:rsidR="00E82EE7" w:rsidRPr="00662DD5" w:rsidRDefault="00E82EE7" w:rsidP="00E82EE7">
      <w:pPr>
        <w:numPr>
          <w:ilvl w:val="1"/>
          <w:numId w:val="25"/>
        </w:numPr>
        <w:ind w:left="709" w:hanging="709"/>
        <w:jc w:val="both"/>
      </w:pPr>
      <w:r w:rsidRPr="00662DD5">
        <w:t xml:space="preserve">Kui töötamisel võib ohtu sattuda tööobjektil viibivate isikute elu või tervis tuleb tööd koheselt peatada. </w:t>
      </w:r>
    </w:p>
    <w:p w14:paraId="207EACCA" w14:textId="77777777" w:rsidR="00E82EE7" w:rsidRPr="00662DD5" w:rsidRDefault="00E82EE7" w:rsidP="00E82EE7">
      <w:pPr>
        <w:pStyle w:val="ListParagraph"/>
        <w:numPr>
          <w:ilvl w:val="1"/>
          <w:numId w:val="25"/>
        </w:numPr>
        <w:ind w:left="709" w:hanging="709"/>
        <w:jc w:val="both"/>
      </w:pPr>
      <w:r w:rsidRPr="00662DD5">
        <w:t>Masinaga töötamisel peab masinas olema mobiiltelefon ja tähtaegne esmaabipakk.</w:t>
      </w:r>
    </w:p>
    <w:p w14:paraId="36B77CF4" w14:textId="77777777" w:rsidR="00E82EE7" w:rsidRPr="00662DD5" w:rsidRDefault="00E82EE7" w:rsidP="00E82EE7">
      <w:pPr>
        <w:pStyle w:val="ListParagraph"/>
        <w:numPr>
          <w:ilvl w:val="1"/>
          <w:numId w:val="25"/>
        </w:numPr>
        <w:ind w:left="709" w:hanging="709"/>
        <w:jc w:val="both"/>
      </w:pPr>
      <w:r w:rsidRPr="00662DD5">
        <w:t>Kettsaega, võsasaega ja trimmeriga töötamisel peab tööobjektil kaasas olema mobiiltelefon ja tähtaegne esmaabipakk.</w:t>
      </w:r>
    </w:p>
    <w:p w14:paraId="38415FA1" w14:textId="77777777" w:rsidR="00E82EE7" w:rsidRPr="00662DD5" w:rsidRDefault="00E82EE7" w:rsidP="00E82EE7">
      <w:pPr>
        <w:jc w:val="both"/>
      </w:pPr>
    </w:p>
    <w:p w14:paraId="3EFE65CD" w14:textId="77777777" w:rsidR="00E82EE7" w:rsidRPr="00662DD5" w:rsidRDefault="00E82EE7" w:rsidP="00E82EE7">
      <w:pPr>
        <w:pStyle w:val="ListParagraph"/>
        <w:numPr>
          <w:ilvl w:val="0"/>
          <w:numId w:val="25"/>
        </w:numPr>
        <w:ind w:hanging="720"/>
        <w:jc w:val="both"/>
        <w:rPr>
          <w:b/>
        </w:rPr>
      </w:pPr>
      <w:r w:rsidRPr="00662DD5">
        <w:rPr>
          <w:b/>
        </w:rPr>
        <w:t xml:space="preserve">Nõutavad isikukaitsevahendid </w:t>
      </w:r>
    </w:p>
    <w:p w14:paraId="409439CC" w14:textId="77777777" w:rsidR="00E82EE7" w:rsidRPr="00662DD5" w:rsidRDefault="00E82EE7" w:rsidP="00E82EE7">
      <w:pPr>
        <w:numPr>
          <w:ilvl w:val="1"/>
          <w:numId w:val="25"/>
        </w:numPr>
        <w:ind w:hanging="720"/>
        <w:jc w:val="both"/>
      </w:pPr>
      <w:r w:rsidRPr="00662DD5">
        <w:t xml:space="preserve">Raielangil ja raadamisobjektil töötamise ajal töökohustusi täitvad isikud peavad masinast väljas olles kandma tähtaegset tööstuslikku kaitsekiivrit (EN 397) ja </w:t>
      </w:r>
      <w:proofErr w:type="spellStart"/>
      <w:r w:rsidRPr="00662DD5">
        <w:t>demaskeerivat</w:t>
      </w:r>
      <w:proofErr w:type="spellEnd"/>
      <w:r w:rsidRPr="00662DD5">
        <w:t xml:space="preserve"> värvi riietust (nt ohutusvest, helkurvest).</w:t>
      </w:r>
    </w:p>
    <w:p w14:paraId="117A1629" w14:textId="77777777" w:rsidR="00E82EE7" w:rsidRPr="00662DD5" w:rsidRDefault="00E82EE7" w:rsidP="00E82EE7">
      <w:pPr>
        <w:pStyle w:val="ListParagraph"/>
        <w:numPr>
          <w:ilvl w:val="1"/>
          <w:numId w:val="25"/>
        </w:numPr>
        <w:ind w:hanging="720"/>
        <w:jc w:val="both"/>
      </w:pPr>
      <w:r w:rsidRPr="00662DD5">
        <w:t xml:space="preserve">Nõutavad isikukaitsevahendid on loetletud järgnevalt:  </w:t>
      </w:r>
    </w:p>
    <w:p w14:paraId="13B0EE93" w14:textId="77777777" w:rsidR="00E82EE7" w:rsidRPr="00662DD5" w:rsidRDefault="00E82EE7" w:rsidP="00E82EE7">
      <w:pPr>
        <w:rPr>
          <w:b/>
          <w:sz w:val="20"/>
          <w:szCs w:val="20"/>
        </w:rPr>
      </w:pPr>
      <w:r w:rsidRPr="00662DD5">
        <w:rPr>
          <w:b/>
          <w:sz w:val="20"/>
          <w:szCs w:val="20"/>
        </w:rPr>
        <w:t xml:space="preserve"> </w:t>
      </w:r>
    </w:p>
    <w:tbl>
      <w:tblPr>
        <w:tblStyle w:val="TableGrid"/>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E82EE7" w:rsidRPr="00662DD5" w14:paraId="72D8B1C8" w14:textId="77777777" w:rsidTr="00EB0FEA">
        <w:trPr>
          <w:trHeight w:val="593"/>
        </w:trPr>
        <w:tc>
          <w:tcPr>
            <w:tcW w:w="1838" w:type="dxa"/>
            <w:vAlign w:val="center"/>
          </w:tcPr>
          <w:p w14:paraId="05BD426A" w14:textId="77777777" w:rsidR="00E82EE7" w:rsidRPr="00662DD5" w:rsidRDefault="00E82EE7" w:rsidP="00EB0FEA">
            <w:pPr>
              <w:jc w:val="center"/>
              <w:rPr>
                <w:b/>
                <w:sz w:val="22"/>
                <w:szCs w:val="22"/>
              </w:rPr>
            </w:pPr>
            <w:r w:rsidRPr="00662DD5">
              <w:rPr>
                <w:b/>
                <w:sz w:val="22"/>
                <w:szCs w:val="22"/>
              </w:rPr>
              <w:t>Kaitstav kehaosa /Tegevus</w:t>
            </w:r>
          </w:p>
        </w:tc>
        <w:tc>
          <w:tcPr>
            <w:tcW w:w="2126" w:type="dxa"/>
            <w:vAlign w:val="center"/>
          </w:tcPr>
          <w:p w14:paraId="48A99B26" w14:textId="77777777" w:rsidR="00E82EE7" w:rsidRPr="00662DD5" w:rsidRDefault="00E82EE7" w:rsidP="00EB0FEA">
            <w:pPr>
              <w:jc w:val="center"/>
              <w:rPr>
                <w:b/>
                <w:sz w:val="22"/>
                <w:szCs w:val="22"/>
              </w:rPr>
            </w:pPr>
            <w:r w:rsidRPr="00662DD5">
              <w:rPr>
                <w:b/>
                <w:sz w:val="22"/>
                <w:szCs w:val="22"/>
              </w:rPr>
              <w:t>Labajalg</w:t>
            </w:r>
          </w:p>
        </w:tc>
        <w:tc>
          <w:tcPr>
            <w:tcW w:w="2410" w:type="dxa"/>
            <w:vAlign w:val="center"/>
          </w:tcPr>
          <w:p w14:paraId="2DB1D4F3" w14:textId="77777777" w:rsidR="00E82EE7" w:rsidRPr="00662DD5" w:rsidRDefault="00E82EE7" w:rsidP="00EB0FEA">
            <w:pPr>
              <w:jc w:val="center"/>
              <w:rPr>
                <w:b/>
                <w:sz w:val="22"/>
                <w:szCs w:val="22"/>
              </w:rPr>
            </w:pPr>
            <w:r w:rsidRPr="00662DD5">
              <w:rPr>
                <w:b/>
                <w:sz w:val="22"/>
                <w:szCs w:val="22"/>
              </w:rPr>
              <w:t>Jalad</w:t>
            </w:r>
          </w:p>
        </w:tc>
        <w:tc>
          <w:tcPr>
            <w:tcW w:w="1701" w:type="dxa"/>
            <w:vAlign w:val="center"/>
          </w:tcPr>
          <w:p w14:paraId="1A434772" w14:textId="77777777" w:rsidR="00E82EE7" w:rsidRPr="00662DD5" w:rsidRDefault="00E82EE7" w:rsidP="00EB0FEA">
            <w:pPr>
              <w:jc w:val="center"/>
              <w:rPr>
                <w:b/>
                <w:sz w:val="22"/>
                <w:szCs w:val="22"/>
              </w:rPr>
            </w:pPr>
            <w:r w:rsidRPr="00662DD5">
              <w:rPr>
                <w:b/>
                <w:sz w:val="22"/>
                <w:szCs w:val="22"/>
              </w:rPr>
              <w:t>Torso, käed, jalad</w:t>
            </w:r>
          </w:p>
        </w:tc>
        <w:tc>
          <w:tcPr>
            <w:tcW w:w="1276" w:type="dxa"/>
            <w:vAlign w:val="center"/>
          </w:tcPr>
          <w:p w14:paraId="221899BD" w14:textId="77777777" w:rsidR="00E82EE7" w:rsidRPr="00662DD5" w:rsidRDefault="00E82EE7" w:rsidP="00EB0FEA">
            <w:pPr>
              <w:jc w:val="center"/>
              <w:rPr>
                <w:b/>
                <w:sz w:val="22"/>
                <w:szCs w:val="22"/>
              </w:rPr>
            </w:pPr>
            <w:r w:rsidRPr="00662DD5">
              <w:rPr>
                <w:b/>
                <w:sz w:val="22"/>
                <w:szCs w:val="22"/>
              </w:rPr>
              <w:t>Käelaba</w:t>
            </w:r>
          </w:p>
        </w:tc>
        <w:tc>
          <w:tcPr>
            <w:tcW w:w="1417" w:type="dxa"/>
            <w:vAlign w:val="center"/>
          </w:tcPr>
          <w:p w14:paraId="24CE996A" w14:textId="77777777" w:rsidR="00E82EE7" w:rsidRPr="00662DD5" w:rsidRDefault="00E82EE7" w:rsidP="00EB0FEA">
            <w:pPr>
              <w:jc w:val="center"/>
              <w:rPr>
                <w:b/>
                <w:sz w:val="22"/>
                <w:szCs w:val="22"/>
              </w:rPr>
            </w:pPr>
            <w:r w:rsidRPr="00662DD5">
              <w:rPr>
                <w:b/>
                <w:sz w:val="22"/>
                <w:szCs w:val="22"/>
              </w:rPr>
              <w:t>Pea</w:t>
            </w:r>
          </w:p>
        </w:tc>
        <w:tc>
          <w:tcPr>
            <w:tcW w:w="1418" w:type="dxa"/>
            <w:vAlign w:val="center"/>
          </w:tcPr>
          <w:p w14:paraId="24E0425D" w14:textId="77777777" w:rsidR="00E82EE7" w:rsidRPr="00662DD5" w:rsidRDefault="00E82EE7" w:rsidP="00EB0FEA">
            <w:pPr>
              <w:jc w:val="center"/>
              <w:rPr>
                <w:b/>
                <w:sz w:val="22"/>
                <w:szCs w:val="22"/>
              </w:rPr>
            </w:pPr>
            <w:r w:rsidRPr="00662DD5">
              <w:rPr>
                <w:b/>
                <w:sz w:val="22"/>
                <w:szCs w:val="22"/>
              </w:rPr>
              <w:t>Silmad ja</w:t>
            </w:r>
          </w:p>
          <w:p w14:paraId="4A5EAEDE" w14:textId="77777777" w:rsidR="00E82EE7" w:rsidRPr="00662DD5" w:rsidRDefault="00E82EE7" w:rsidP="00EB0FEA">
            <w:pPr>
              <w:jc w:val="center"/>
              <w:rPr>
                <w:b/>
                <w:sz w:val="22"/>
                <w:szCs w:val="22"/>
              </w:rPr>
            </w:pPr>
            <w:r w:rsidRPr="00662DD5">
              <w:rPr>
                <w:b/>
                <w:sz w:val="22"/>
                <w:szCs w:val="22"/>
              </w:rPr>
              <w:t>nägu</w:t>
            </w:r>
          </w:p>
        </w:tc>
        <w:tc>
          <w:tcPr>
            <w:tcW w:w="1417" w:type="dxa"/>
            <w:vAlign w:val="center"/>
          </w:tcPr>
          <w:p w14:paraId="2D67669F" w14:textId="77777777" w:rsidR="00E82EE7" w:rsidRPr="00662DD5" w:rsidRDefault="00E82EE7" w:rsidP="00EB0FEA">
            <w:pPr>
              <w:jc w:val="center"/>
              <w:rPr>
                <w:b/>
                <w:sz w:val="22"/>
                <w:szCs w:val="22"/>
              </w:rPr>
            </w:pPr>
            <w:r w:rsidRPr="00662DD5">
              <w:rPr>
                <w:b/>
                <w:sz w:val="22"/>
                <w:szCs w:val="22"/>
              </w:rPr>
              <w:t>Kõrvad</w:t>
            </w:r>
          </w:p>
        </w:tc>
      </w:tr>
      <w:tr w:rsidR="00E82EE7" w:rsidRPr="00662DD5" w14:paraId="049DB464" w14:textId="77777777" w:rsidTr="00EB0FEA">
        <w:trPr>
          <w:trHeight w:val="152"/>
        </w:trPr>
        <w:tc>
          <w:tcPr>
            <w:tcW w:w="1838" w:type="dxa"/>
            <w:vAlign w:val="center"/>
          </w:tcPr>
          <w:p w14:paraId="7E29458E" w14:textId="77777777" w:rsidR="00E82EE7" w:rsidRPr="00662DD5" w:rsidRDefault="00E82EE7" w:rsidP="00EB0FEA">
            <w:pPr>
              <w:jc w:val="center"/>
              <w:rPr>
                <w:b/>
                <w:sz w:val="22"/>
                <w:szCs w:val="22"/>
              </w:rPr>
            </w:pPr>
            <w:r w:rsidRPr="00662DD5">
              <w:rPr>
                <w:b/>
                <w:sz w:val="22"/>
                <w:szCs w:val="22"/>
              </w:rPr>
              <w:t>Töö kettsaega</w:t>
            </w:r>
          </w:p>
        </w:tc>
        <w:tc>
          <w:tcPr>
            <w:tcW w:w="2126" w:type="dxa"/>
            <w:vAlign w:val="center"/>
          </w:tcPr>
          <w:p w14:paraId="105E5B30" w14:textId="77777777" w:rsidR="00E82EE7" w:rsidRPr="00662DD5" w:rsidRDefault="00E82EE7" w:rsidP="00EB0FEA">
            <w:pPr>
              <w:jc w:val="center"/>
              <w:rPr>
                <w:sz w:val="22"/>
                <w:szCs w:val="22"/>
                <w:shd w:val="clear" w:color="auto" w:fill="FFFFFF"/>
              </w:rPr>
            </w:pPr>
            <w:r w:rsidRPr="00662DD5">
              <w:rPr>
                <w:sz w:val="22"/>
                <w:szCs w:val="22"/>
                <w:shd w:val="clear" w:color="auto" w:fill="FFFFFF"/>
              </w:rPr>
              <w:t>Saeketi lõikevastase ja tugevdatud ninaga töökummikud või saapad</w:t>
            </w:r>
          </w:p>
        </w:tc>
        <w:tc>
          <w:tcPr>
            <w:tcW w:w="2410" w:type="dxa"/>
            <w:vAlign w:val="center"/>
          </w:tcPr>
          <w:p w14:paraId="0EDD0AFF" w14:textId="77777777" w:rsidR="00E82EE7" w:rsidRPr="00662DD5" w:rsidRDefault="00E82EE7" w:rsidP="00EB0FEA">
            <w:pPr>
              <w:jc w:val="center"/>
              <w:rPr>
                <w:sz w:val="22"/>
                <w:szCs w:val="22"/>
              </w:rPr>
            </w:pPr>
            <w:r w:rsidRPr="00662DD5">
              <w:rPr>
                <w:sz w:val="22"/>
                <w:szCs w:val="22"/>
              </w:rPr>
              <w:t>Saeketi lõikevastase elemendiga tööpüksid, mis peavad vastama vähemalt kaitse klassile 1</w:t>
            </w:r>
          </w:p>
        </w:tc>
        <w:tc>
          <w:tcPr>
            <w:tcW w:w="1701" w:type="dxa"/>
            <w:vAlign w:val="center"/>
          </w:tcPr>
          <w:p w14:paraId="50FB81D9" w14:textId="77777777" w:rsidR="00E82EE7" w:rsidRPr="00662DD5" w:rsidRDefault="00E82EE7" w:rsidP="00EB0FEA">
            <w:pPr>
              <w:jc w:val="center"/>
              <w:rPr>
                <w:sz w:val="22"/>
                <w:szCs w:val="22"/>
              </w:rPr>
            </w:pPr>
            <w:proofErr w:type="spellStart"/>
            <w:r w:rsidRPr="00662DD5">
              <w:rPr>
                <w:sz w:val="22"/>
                <w:szCs w:val="22"/>
              </w:rPr>
              <w:t>Demaskeerivat</w:t>
            </w:r>
            <w:proofErr w:type="spellEnd"/>
            <w:r w:rsidRPr="00662DD5">
              <w:rPr>
                <w:sz w:val="22"/>
                <w:szCs w:val="22"/>
              </w:rPr>
              <w:t xml:space="preserve"> värvi tööriietus</w:t>
            </w:r>
          </w:p>
        </w:tc>
        <w:tc>
          <w:tcPr>
            <w:tcW w:w="1276" w:type="dxa"/>
            <w:vAlign w:val="center"/>
          </w:tcPr>
          <w:p w14:paraId="5BB137EC" w14:textId="77777777" w:rsidR="00E82EE7" w:rsidRPr="00662DD5" w:rsidRDefault="00E82EE7" w:rsidP="00EB0FEA">
            <w:pPr>
              <w:jc w:val="center"/>
              <w:rPr>
                <w:sz w:val="22"/>
                <w:szCs w:val="22"/>
              </w:rPr>
            </w:pPr>
            <w:r w:rsidRPr="00662DD5">
              <w:rPr>
                <w:sz w:val="22"/>
                <w:szCs w:val="22"/>
              </w:rPr>
              <w:t>Töökindad</w:t>
            </w:r>
          </w:p>
        </w:tc>
        <w:tc>
          <w:tcPr>
            <w:tcW w:w="4252" w:type="dxa"/>
            <w:gridSpan w:val="3"/>
            <w:vAlign w:val="center"/>
          </w:tcPr>
          <w:p w14:paraId="38BB4DA0" w14:textId="77777777" w:rsidR="00E82EE7" w:rsidRPr="00662DD5" w:rsidRDefault="00E82EE7" w:rsidP="00EB0FEA">
            <w:pPr>
              <w:jc w:val="center"/>
              <w:rPr>
                <w:sz w:val="22"/>
                <w:szCs w:val="22"/>
              </w:rPr>
            </w:pPr>
            <w:r w:rsidRPr="00662DD5">
              <w:rPr>
                <w:sz w:val="22"/>
                <w:szCs w:val="22"/>
              </w:rPr>
              <w:t>Tähtaegne tööstuslik kaitsekiiver (EN 397) koos kaitsemaski ja kuulmiskaitsevahendiga</w:t>
            </w:r>
          </w:p>
        </w:tc>
      </w:tr>
      <w:tr w:rsidR="00E82EE7" w:rsidRPr="00662DD5" w14:paraId="39D311C8" w14:textId="77777777" w:rsidTr="00EB0FEA">
        <w:trPr>
          <w:trHeight w:val="557"/>
        </w:trPr>
        <w:tc>
          <w:tcPr>
            <w:tcW w:w="1838" w:type="dxa"/>
            <w:vAlign w:val="center"/>
          </w:tcPr>
          <w:p w14:paraId="311E1BD3" w14:textId="77777777" w:rsidR="00E82EE7" w:rsidRPr="00662DD5" w:rsidRDefault="00E82EE7" w:rsidP="00EB0FEA">
            <w:pPr>
              <w:jc w:val="center"/>
              <w:rPr>
                <w:b/>
                <w:sz w:val="22"/>
                <w:szCs w:val="22"/>
              </w:rPr>
            </w:pPr>
            <w:r w:rsidRPr="00662DD5">
              <w:rPr>
                <w:b/>
                <w:sz w:val="22"/>
                <w:szCs w:val="22"/>
              </w:rPr>
              <w:t>Töö võsasaega  üle 3 meetrises taimestikus</w:t>
            </w:r>
          </w:p>
        </w:tc>
        <w:tc>
          <w:tcPr>
            <w:tcW w:w="2126" w:type="dxa"/>
          </w:tcPr>
          <w:p w14:paraId="6B1E29AB"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tcPr>
          <w:p w14:paraId="7F3171EA" w14:textId="77777777" w:rsidR="00E82EE7" w:rsidRPr="00662DD5" w:rsidRDefault="00E82EE7" w:rsidP="00EB0FEA">
            <w:pPr>
              <w:jc w:val="center"/>
              <w:rPr>
                <w:sz w:val="22"/>
                <w:szCs w:val="22"/>
              </w:rPr>
            </w:pPr>
            <w:r w:rsidRPr="00662DD5">
              <w:rPr>
                <w:sz w:val="22"/>
                <w:szCs w:val="22"/>
              </w:rPr>
              <w:t>Tugevast riidest pika säärega püksid</w:t>
            </w:r>
          </w:p>
        </w:tc>
        <w:tc>
          <w:tcPr>
            <w:tcW w:w="1701" w:type="dxa"/>
            <w:vAlign w:val="center"/>
          </w:tcPr>
          <w:p w14:paraId="26EC1452" w14:textId="77777777" w:rsidR="00E82EE7" w:rsidRPr="00662DD5" w:rsidRDefault="00E82EE7" w:rsidP="00EB0FEA">
            <w:pPr>
              <w:jc w:val="center"/>
              <w:rPr>
                <w:sz w:val="22"/>
                <w:szCs w:val="22"/>
              </w:rPr>
            </w:pPr>
            <w:proofErr w:type="spellStart"/>
            <w:r w:rsidRPr="00662DD5">
              <w:rPr>
                <w:sz w:val="22"/>
                <w:szCs w:val="22"/>
              </w:rPr>
              <w:t>Demaskeerivat</w:t>
            </w:r>
            <w:proofErr w:type="spellEnd"/>
            <w:r w:rsidRPr="00662DD5">
              <w:rPr>
                <w:sz w:val="22"/>
                <w:szCs w:val="22"/>
              </w:rPr>
              <w:t xml:space="preserve"> värvi tööriietus</w:t>
            </w:r>
          </w:p>
        </w:tc>
        <w:tc>
          <w:tcPr>
            <w:tcW w:w="1276" w:type="dxa"/>
            <w:vAlign w:val="center"/>
          </w:tcPr>
          <w:p w14:paraId="49D4606F" w14:textId="77777777" w:rsidR="00E82EE7" w:rsidRPr="00662DD5" w:rsidRDefault="00E82EE7" w:rsidP="00EB0FEA">
            <w:pPr>
              <w:jc w:val="center"/>
              <w:rPr>
                <w:sz w:val="22"/>
                <w:szCs w:val="22"/>
              </w:rPr>
            </w:pPr>
            <w:r w:rsidRPr="00662DD5">
              <w:rPr>
                <w:sz w:val="22"/>
                <w:szCs w:val="22"/>
              </w:rPr>
              <w:t>Töökindad</w:t>
            </w:r>
          </w:p>
        </w:tc>
        <w:tc>
          <w:tcPr>
            <w:tcW w:w="4252" w:type="dxa"/>
            <w:gridSpan w:val="3"/>
            <w:vAlign w:val="center"/>
          </w:tcPr>
          <w:p w14:paraId="73846993" w14:textId="77777777" w:rsidR="00E82EE7" w:rsidRPr="00662DD5" w:rsidRDefault="00E82EE7" w:rsidP="00EB0FEA">
            <w:pPr>
              <w:jc w:val="center"/>
              <w:rPr>
                <w:sz w:val="22"/>
                <w:szCs w:val="22"/>
              </w:rPr>
            </w:pPr>
            <w:r w:rsidRPr="00662DD5">
              <w:rPr>
                <w:sz w:val="22"/>
                <w:szCs w:val="22"/>
              </w:rPr>
              <w:t>Tähtaegne tööstuslik kaitsekiiver (EN 397) koos kaitsemaski ja kuulmiskaitsevahendiga</w:t>
            </w:r>
          </w:p>
        </w:tc>
      </w:tr>
      <w:tr w:rsidR="00E82EE7" w:rsidRPr="00662DD5" w14:paraId="132FD20F" w14:textId="77777777" w:rsidTr="00EB0FEA">
        <w:trPr>
          <w:trHeight w:val="152"/>
        </w:trPr>
        <w:tc>
          <w:tcPr>
            <w:tcW w:w="1838" w:type="dxa"/>
            <w:vAlign w:val="center"/>
          </w:tcPr>
          <w:p w14:paraId="715DF65A" w14:textId="77777777" w:rsidR="00E82EE7" w:rsidRPr="00662DD5" w:rsidRDefault="00E82EE7" w:rsidP="00EB0FEA">
            <w:pPr>
              <w:jc w:val="center"/>
              <w:rPr>
                <w:b/>
                <w:sz w:val="22"/>
                <w:szCs w:val="22"/>
              </w:rPr>
            </w:pPr>
            <w:r w:rsidRPr="00662DD5">
              <w:rPr>
                <w:b/>
                <w:sz w:val="22"/>
                <w:szCs w:val="22"/>
              </w:rPr>
              <w:lastRenderedPageBreak/>
              <w:t>Töö võsasaega  alla 3 meetrises taimestikus</w:t>
            </w:r>
          </w:p>
        </w:tc>
        <w:tc>
          <w:tcPr>
            <w:tcW w:w="2126" w:type="dxa"/>
            <w:vAlign w:val="center"/>
          </w:tcPr>
          <w:p w14:paraId="3CC0CC96"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vAlign w:val="center"/>
          </w:tcPr>
          <w:p w14:paraId="4B7573ED" w14:textId="77777777" w:rsidR="00E82EE7" w:rsidRPr="00662DD5" w:rsidRDefault="00E82EE7" w:rsidP="00EB0FEA">
            <w:pPr>
              <w:jc w:val="center"/>
              <w:rPr>
                <w:sz w:val="22"/>
                <w:szCs w:val="22"/>
              </w:rPr>
            </w:pPr>
            <w:bookmarkStart w:id="2" w:name="_Hlk97211364"/>
            <w:r w:rsidRPr="00662DD5">
              <w:rPr>
                <w:sz w:val="22"/>
                <w:szCs w:val="22"/>
              </w:rPr>
              <w:t>Tugevast riidest pika säärega püksid</w:t>
            </w:r>
            <w:bookmarkEnd w:id="2"/>
          </w:p>
        </w:tc>
        <w:tc>
          <w:tcPr>
            <w:tcW w:w="1701" w:type="dxa"/>
            <w:vAlign w:val="center"/>
          </w:tcPr>
          <w:p w14:paraId="73ED3857" w14:textId="77777777" w:rsidR="00E82EE7" w:rsidRPr="00662DD5" w:rsidRDefault="00E82EE7" w:rsidP="00EB0FEA">
            <w:pPr>
              <w:jc w:val="center"/>
              <w:rPr>
                <w:sz w:val="22"/>
                <w:szCs w:val="22"/>
              </w:rPr>
            </w:pPr>
            <w:proofErr w:type="spellStart"/>
            <w:r w:rsidRPr="00662DD5">
              <w:rPr>
                <w:sz w:val="22"/>
                <w:szCs w:val="22"/>
              </w:rPr>
              <w:t>Demaskeerivat</w:t>
            </w:r>
            <w:proofErr w:type="spellEnd"/>
            <w:r w:rsidRPr="00662DD5">
              <w:rPr>
                <w:sz w:val="22"/>
                <w:szCs w:val="22"/>
              </w:rPr>
              <w:t xml:space="preserve"> värvi tööriietus</w:t>
            </w:r>
          </w:p>
        </w:tc>
        <w:tc>
          <w:tcPr>
            <w:tcW w:w="1276" w:type="dxa"/>
            <w:vAlign w:val="center"/>
          </w:tcPr>
          <w:p w14:paraId="6E975B5D" w14:textId="77777777" w:rsidR="00E82EE7" w:rsidRPr="00662DD5" w:rsidRDefault="00E82EE7" w:rsidP="00EB0FEA">
            <w:pPr>
              <w:jc w:val="center"/>
              <w:rPr>
                <w:sz w:val="22"/>
                <w:szCs w:val="22"/>
              </w:rPr>
            </w:pPr>
            <w:r w:rsidRPr="00662DD5">
              <w:rPr>
                <w:sz w:val="22"/>
                <w:szCs w:val="22"/>
              </w:rPr>
              <w:t>Töökindad</w:t>
            </w:r>
          </w:p>
        </w:tc>
        <w:tc>
          <w:tcPr>
            <w:tcW w:w="1417" w:type="dxa"/>
            <w:vAlign w:val="center"/>
          </w:tcPr>
          <w:p w14:paraId="3F98DF12" w14:textId="77777777" w:rsidR="00E82EE7" w:rsidRPr="00662DD5" w:rsidRDefault="00E82EE7" w:rsidP="00EB0FEA">
            <w:pPr>
              <w:jc w:val="center"/>
              <w:rPr>
                <w:sz w:val="22"/>
                <w:szCs w:val="22"/>
              </w:rPr>
            </w:pPr>
            <w:r w:rsidRPr="00662DD5">
              <w:rPr>
                <w:sz w:val="22"/>
                <w:szCs w:val="22"/>
              </w:rPr>
              <w:t>-</w:t>
            </w:r>
          </w:p>
        </w:tc>
        <w:tc>
          <w:tcPr>
            <w:tcW w:w="1418" w:type="dxa"/>
            <w:vAlign w:val="center"/>
          </w:tcPr>
          <w:p w14:paraId="66B278BF" w14:textId="77777777" w:rsidR="00E82EE7" w:rsidRPr="00662DD5" w:rsidRDefault="00E82EE7" w:rsidP="00EB0FEA">
            <w:pPr>
              <w:jc w:val="center"/>
              <w:rPr>
                <w:sz w:val="22"/>
                <w:szCs w:val="22"/>
              </w:rPr>
            </w:pPr>
            <w:r w:rsidRPr="00662DD5">
              <w:rPr>
                <w:sz w:val="22"/>
                <w:szCs w:val="22"/>
              </w:rPr>
              <w:t>Kaitsemask või kaitseprillid</w:t>
            </w:r>
          </w:p>
        </w:tc>
        <w:tc>
          <w:tcPr>
            <w:tcW w:w="1417" w:type="dxa"/>
            <w:vAlign w:val="center"/>
          </w:tcPr>
          <w:p w14:paraId="67CF34F7" w14:textId="77777777" w:rsidR="00E82EE7" w:rsidRPr="00662DD5" w:rsidRDefault="00E82EE7" w:rsidP="00EB0FEA">
            <w:pPr>
              <w:jc w:val="center"/>
              <w:rPr>
                <w:sz w:val="22"/>
                <w:szCs w:val="22"/>
              </w:rPr>
            </w:pPr>
            <w:r w:rsidRPr="00662DD5">
              <w:rPr>
                <w:sz w:val="22"/>
                <w:szCs w:val="22"/>
              </w:rPr>
              <w:t>Kuulmiskaitsevahend</w:t>
            </w:r>
          </w:p>
        </w:tc>
      </w:tr>
      <w:tr w:rsidR="00E82EE7" w:rsidRPr="00662DD5" w14:paraId="3908418E" w14:textId="77777777" w:rsidTr="00EB0FEA">
        <w:trPr>
          <w:trHeight w:val="699"/>
        </w:trPr>
        <w:tc>
          <w:tcPr>
            <w:tcW w:w="1838" w:type="dxa"/>
            <w:vAlign w:val="center"/>
          </w:tcPr>
          <w:p w14:paraId="2C9A3343" w14:textId="77777777" w:rsidR="00E82EE7" w:rsidRPr="00662DD5" w:rsidRDefault="00E82EE7" w:rsidP="00EB0FEA">
            <w:pPr>
              <w:jc w:val="center"/>
              <w:rPr>
                <w:b/>
                <w:sz w:val="22"/>
                <w:szCs w:val="22"/>
              </w:rPr>
            </w:pPr>
            <w:r w:rsidRPr="00662DD5">
              <w:rPr>
                <w:b/>
                <w:sz w:val="22"/>
                <w:szCs w:val="22"/>
              </w:rPr>
              <w:t>Töö trimmeriga</w:t>
            </w:r>
          </w:p>
        </w:tc>
        <w:tc>
          <w:tcPr>
            <w:tcW w:w="2126" w:type="dxa"/>
            <w:vAlign w:val="center"/>
          </w:tcPr>
          <w:p w14:paraId="32AD5274" w14:textId="77777777" w:rsidR="00E82EE7" w:rsidRPr="00662DD5" w:rsidRDefault="00E82EE7" w:rsidP="00EB0FEA">
            <w:pPr>
              <w:jc w:val="center"/>
              <w:rPr>
                <w:sz w:val="22"/>
                <w:szCs w:val="22"/>
              </w:rPr>
            </w:pPr>
            <w:r w:rsidRPr="00662DD5">
              <w:rPr>
                <w:sz w:val="22"/>
                <w:szCs w:val="22"/>
              </w:rPr>
              <w:t>Kinnised jalanõud</w:t>
            </w:r>
          </w:p>
        </w:tc>
        <w:tc>
          <w:tcPr>
            <w:tcW w:w="2410" w:type="dxa"/>
          </w:tcPr>
          <w:p w14:paraId="3E410010" w14:textId="77777777" w:rsidR="00E82EE7" w:rsidRPr="00662DD5" w:rsidRDefault="00E82EE7" w:rsidP="00EB0FEA">
            <w:pPr>
              <w:jc w:val="center"/>
              <w:rPr>
                <w:sz w:val="22"/>
                <w:szCs w:val="22"/>
              </w:rPr>
            </w:pPr>
            <w:r w:rsidRPr="00662DD5">
              <w:rPr>
                <w:sz w:val="22"/>
                <w:szCs w:val="22"/>
              </w:rPr>
              <w:t>Tugevast riidest pika säärega püksid</w:t>
            </w:r>
          </w:p>
        </w:tc>
        <w:tc>
          <w:tcPr>
            <w:tcW w:w="1701" w:type="dxa"/>
            <w:vAlign w:val="center"/>
          </w:tcPr>
          <w:p w14:paraId="5EAC2A12" w14:textId="77777777" w:rsidR="00E82EE7" w:rsidRPr="00662DD5" w:rsidRDefault="00E82EE7" w:rsidP="00EB0FEA">
            <w:pPr>
              <w:jc w:val="center"/>
              <w:rPr>
                <w:sz w:val="22"/>
                <w:szCs w:val="22"/>
              </w:rPr>
            </w:pPr>
            <w:r w:rsidRPr="00662DD5">
              <w:rPr>
                <w:sz w:val="22"/>
                <w:szCs w:val="22"/>
              </w:rPr>
              <w:t>-</w:t>
            </w:r>
          </w:p>
        </w:tc>
        <w:tc>
          <w:tcPr>
            <w:tcW w:w="1276" w:type="dxa"/>
            <w:vAlign w:val="center"/>
          </w:tcPr>
          <w:p w14:paraId="0DD6E097" w14:textId="77777777" w:rsidR="00E82EE7" w:rsidRPr="00662DD5" w:rsidRDefault="00E82EE7" w:rsidP="00EB0FEA">
            <w:pPr>
              <w:jc w:val="center"/>
              <w:rPr>
                <w:sz w:val="22"/>
                <w:szCs w:val="22"/>
              </w:rPr>
            </w:pPr>
            <w:r w:rsidRPr="00662DD5">
              <w:rPr>
                <w:sz w:val="22"/>
                <w:szCs w:val="22"/>
              </w:rPr>
              <w:t>Töökindad</w:t>
            </w:r>
          </w:p>
        </w:tc>
        <w:tc>
          <w:tcPr>
            <w:tcW w:w="1417" w:type="dxa"/>
            <w:vAlign w:val="center"/>
          </w:tcPr>
          <w:p w14:paraId="0772B17D" w14:textId="77777777" w:rsidR="00E82EE7" w:rsidRPr="00662DD5" w:rsidRDefault="00E82EE7" w:rsidP="00EB0FEA">
            <w:pPr>
              <w:jc w:val="center"/>
              <w:rPr>
                <w:sz w:val="22"/>
                <w:szCs w:val="22"/>
              </w:rPr>
            </w:pPr>
            <w:r w:rsidRPr="00662DD5">
              <w:rPr>
                <w:sz w:val="22"/>
                <w:szCs w:val="22"/>
              </w:rPr>
              <w:t>-</w:t>
            </w:r>
          </w:p>
        </w:tc>
        <w:tc>
          <w:tcPr>
            <w:tcW w:w="1418" w:type="dxa"/>
            <w:vAlign w:val="center"/>
          </w:tcPr>
          <w:p w14:paraId="560FB777" w14:textId="77777777" w:rsidR="00E82EE7" w:rsidRPr="00662DD5" w:rsidRDefault="00E82EE7" w:rsidP="00EB0FEA">
            <w:pPr>
              <w:jc w:val="center"/>
              <w:rPr>
                <w:sz w:val="22"/>
                <w:szCs w:val="22"/>
              </w:rPr>
            </w:pPr>
            <w:r w:rsidRPr="00662DD5">
              <w:rPr>
                <w:sz w:val="22"/>
                <w:szCs w:val="22"/>
              </w:rPr>
              <w:t>Kaitsemask või kaitseprillid</w:t>
            </w:r>
          </w:p>
        </w:tc>
        <w:tc>
          <w:tcPr>
            <w:tcW w:w="1417" w:type="dxa"/>
            <w:vAlign w:val="center"/>
          </w:tcPr>
          <w:p w14:paraId="33FE2CC5" w14:textId="77777777" w:rsidR="00E82EE7" w:rsidRPr="00662DD5" w:rsidRDefault="00E82EE7" w:rsidP="00EB0FEA">
            <w:pPr>
              <w:jc w:val="center"/>
              <w:rPr>
                <w:sz w:val="22"/>
                <w:szCs w:val="22"/>
              </w:rPr>
            </w:pPr>
            <w:r w:rsidRPr="00662DD5">
              <w:rPr>
                <w:sz w:val="22"/>
                <w:szCs w:val="22"/>
              </w:rPr>
              <w:t>Kuulmiskaitsevahend</w:t>
            </w:r>
          </w:p>
        </w:tc>
      </w:tr>
      <w:tr w:rsidR="00E82EE7" w:rsidRPr="00662DD5" w14:paraId="510676A4" w14:textId="77777777" w:rsidTr="00EB0FEA">
        <w:trPr>
          <w:trHeight w:val="152"/>
        </w:trPr>
        <w:tc>
          <w:tcPr>
            <w:tcW w:w="1838" w:type="dxa"/>
            <w:vAlign w:val="center"/>
          </w:tcPr>
          <w:p w14:paraId="0CC7C313" w14:textId="77777777" w:rsidR="00E82EE7" w:rsidRPr="00662DD5" w:rsidRDefault="00E82EE7" w:rsidP="00EB0FEA">
            <w:pPr>
              <w:jc w:val="center"/>
              <w:rPr>
                <w:b/>
                <w:sz w:val="22"/>
                <w:szCs w:val="22"/>
              </w:rPr>
            </w:pPr>
            <w:r w:rsidRPr="00662DD5">
              <w:rPr>
                <w:b/>
                <w:sz w:val="22"/>
                <w:szCs w:val="22"/>
              </w:rPr>
              <w:t>Harvesteri, forvarderi, giljotiini, metsa</w:t>
            </w:r>
            <w:r w:rsidRPr="00662DD5">
              <w:rPr>
                <w:b/>
                <w:sz w:val="22"/>
                <w:szCs w:val="22"/>
              </w:rPr>
              <w:softHyphen/>
              <w:t>majanduslikuks tööks kohandatud põllu</w:t>
            </w:r>
            <w:r w:rsidRPr="00662DD5">
              <w:rPr>
                <w:b/>
                <w:sz w:val="22"/>
                <w:szCs w:val="22"/>
              </w:rPr>
              <w:softHyphen/>
              <w:t>majandusliku traktori, maapinnamasina operaatoril tööobjektil väljas olles</w:t>
            </w:r>
          </w:p>
        </w:tc>
        <w:tc>
          <w:tcPr>
            <w:tcW w:w="2126" w:type="dxa"/>
            <w:vAlign w:val="center"/>
          </w:tcPr>
          <w:p w14:paraId="66936540"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vAlign w:val="center"/>
          </w:tcPr>
          <w:p w14:paraId="3FA02EAD" w14:textId="77777777" w:rsidR="00E82EE7" w:rsidRPr="00662DD5" w:rsidRDefault="00E82EE7" w:rsidP="00EB0FEA">
            <w:pPr>
              <w:jc w:val="center"/>
              <w:rPr>
                <w:sz w:val="22"/>
                <w:szCs w:val="22"/>
              </w:rPr>
            </w:pPr>
            <w:r w:rsidRPr="00662DD5">
              <w:rPr>
                <w:sz w:val="22"/>
                <w:szCs w:val="22"/>
              </w:rPr>
              <w:t>-</w:t>
            </w:r>
          </w:p>
        </w:tc>
        <w:tc>
          <w:tcPr>
            <w:tcW w:w="1701" w:type="dxa"/>
            <w:vAlign w:val="center"/>
          </w:tcPr>
          <w:p w14:paraId="7F2B884C" w14:textId="77777777" w:rsidR="00E82EE7" w:rsidRPr="00662DD5" w:rsidRDefault="00E82EE7" w:rsidP="00EB0FEA">
            <w:pPr>
              <w:jc w:val="center"/>
              <w:rPr>
                <w:sz w:val="22"/>
                <w:szCs w:val="22"/>
              </w:rPr>
            </w:pPr>
            <w:proofErr w:type="spellStart"/>
            <w:r w:rsidRPr="00662DD5">
              <w:rPr>
                <w:sz w:val="22"/>
                <w:szCs w:val="22"/>
              </w:rPr>
              <w:t>Demaskeerivat</w:t>
            </w:r>
            <w:proofErr w:type="spellEnd"/>
            <w:r w:rsidRPr="00662DD5">
              <w:rPr>
                <w:sz w:val="22"/>
                <w:szCs w:val="22"/>
              </w:rPr>
              <w:t xml:space="preserve"> värvi riietus (nt ohutusvest,</w:t>
            </w:r>
            <w:r w:rsidRPr="00662DD5">
              <w:rPr>
                <w:rFonts w:eastAsiaTheme="minorHAnsi"/>
                <w:sz w:val="22"/>
                <w:szCs w:val="22"/>
                <w:lang w:eastAsia="en-US"/>
              </w:rPr>
              <w:t xml:space="preserve"> </w:t>
            </w:r>
            <w:r w:rsidRPr="00662DD5">
              <w:rPr>
                <w:sz w:val="22"/>
                <w:szCs w:val="22"/>
              </w:rPr>
              <w:t xml:space="preserve">helkurvest) </w:t>
            </w:r>
          </w:p>
        </w:tc>
        <w:tc>
          <w:tcPr>
            <w:tcW w:w="1276" w:type="dxa"/>
            <w:vAlign w:val="center"/>
          </w:tcPr>
          <w:p w14:paraId="4418C990"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05F98031" w14:textId="77777777" w:rsidR="00E82EE7" w:rsidRPr="00662DD5" w:rsidRDefault="00E82EE7" w:rsidP="00EB0FEA">
            <w:pPr>
              <w:jc w:val="center"/>
              <w:rPr>
                <w:sz w:val="22"/>
                <w:szCs w:val="22"/>
              </w:rPr>
            </w:pPr>
            <w:r w:rsidRPr="00662DD5">
              <w:rPr>
                <w:sz w:val="22"/>
                <w:szCs w:val="22"/>
              </w:rPr>
              <w:t>Tähtaegne tööstuslik kaitsekiiver (EN 397)</w:t>
            </w:r>
          </w:p>
        </w:tc>
        <w:tc>
          <w:tcPr>
            <w:tcW w:w="1418" w:type="dxa"/>
            <w:vAlign w:val="center"/>
          </w:tcPr>
          <w:p w14:paraId="4FB79A56"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51A8BA78" w14:textId="77777777" w:rsidR="00E82EE7" w:rsidRPr="00662DD5" w:rsidRDefault="00E82EE7" w:rsidP="00EB0FEA">
            <w:pPr>
              <w:jc w:val="center"/>
              <w:rPr>
                <w:sz w:val="22"/>
                <w:szCs w:val="22"/>
              </w:rPr>
            </w:pPr>
            <w:r w:rsidRPr="00662DD5">
              <w:rPr>
                <w:sz w:val="22"/>
                <w:szCs w:val="22"/>
              </w:rPr>
              <w:t>-</w:t>
            </w:r>
          </w:p>
        </w:tc>
      </w:tr>
      <w:tr w:rsidR="00E82EE7" w:rsidRPr="00662DD5" w14:paraId="6C0CE739" w14:textId="77777777" w:rsidTr="00EB0FEA">
        <w:trPr>
          <w:trHeight w:val="152"/>
        </w:trPr>
        <w:tc>
          <w:tcPr>
            <w:tcW w:w="1838" w:type="dxa"/>
            <w:vAlign w:val="center"/>
          </w:tcPr>
          <w:p w14:paraId="000264BF" w14:textId="77777777" w:rsidR="00E82EE7" w:rsidRPr="00662DD5" w:rsidRDefault="00E82EE7" w:rsidP="00EB0FEA">
            <w:pPr>
              <w:jc w:val="center"/>
              <w:rPr>
                <w:b/>
                <w:sz w:val="22"/>
                <w:szCs w:val="22"/>
              </w:rPr>
            </w:pPr>
            <w:r w:rsidRPr="00662DD5">
              <w:rPr>
                <w:b/>
                <w:sz w:val="22"/>
                <w:szCs w:val="22"/>
              </w:rPr>
              <w:t xml:space="preserve">Puiduveoki, </w:t>
            </w:r>
            <w:proofErr w:type="spellStart"/>
            <w:r w:rsidRPr="00662DD5">
              <w:rPr>
                <w:b/>
                <w:sz w:val="22"/>
                <w:szCs w:val="22"/>
              </w:rPr>
              <w:t>hakkuri</w:t>
            </w:r>
            <w:proofErr w:type="spellEnd"/>
            <w:r w:rsidRPr="00662DD5">
              <w:rPr>
                <w:b/>
                <w:sz w:val="22"/>
                <w:szCs w:val="22"/>
              </w:rPr>
              <w:t>, hakkpuidu konteinerveoki juhil tööobjektil väljas olles</w:t>
            </w:r>
          </w:p>
        </w:tc>
        <w:tc>
          <w:tcPr>
            <w:tcW w:w="2126" w:type="dxa"/>
            <w:vAlign w:val="center"/>
          </w:tcPr>
          <w:p w14:paraId="76DFADD4"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vAlign w:val="center"/>
          </w:tcPr>
          <w:p w14:paraId="7E1C91ED" w14:textId="77777777" w:rsidR="00E82EE7" w:rsidRPr="00662DD5" w:rsidRDefault="00E82EE7" w:rsidP="00EB0FEA">
            <w:pPr>
              <w:jc w:val="center"/>
              <w:rPr>
                <w:sz w:val="22"/>
                <w:szCs w:val="22"/>
              </w:rPr>
            </w:pPr>
            <w:r w:rsidRPr="00662DD5">
              <w:rPr>
                <w:sz w:val="22"/>
                <w:szCs w:val="22"/>
              </w:rPr>
              <w:t>-</w:t>
            </w:r>
          </w:p>
        </w:tc>
        <w:tc>
          <w:tcPr>
            <w:tcW w:w="1701" w:type="dxa"/>
            <w:vAlign w:val="center"/>
          </w:tcPr>
          <w:p w14:paraId="29173F17" w14:textId="77777777" w:rsidR="00E82EE7" w:rsidRPr="00662DD5" w:rsidRDefault="00E82EE7" w:rsidP="00EB0FEA">
            <w:pPr>
              <w:jc w:val="center"/>
              <w:rPr>
                <w:sz w:val="22"/>
                <w:szCs w:val="22"/>
              </w:rPr>
            </w:pPr>
            <w:proofErr w:type="spellStart"/>
            <w:r w:rsidRPr="00662DD5">
              <w:rPr>
                <w:sz w:val="22"/>
                <w:szCs w:val="22"/>
              </w:rPr>
              <w:t>Demaskeerivat</w:t>
            </w:r>
            <w:proofErr w:type="spellEnd"/>
            <w:r w:rsidRPr="00662DD5">
              <w:rPr>
                <w:sz w:val="22"/>
                <w:szCs w:val="22"/>
              </w:rPr>
              <w:t xml:space="preserve"> värvi riietus (nt ohutusvest, helkurvest)</w:t>
            </w:r>
          </w:p>
        </w:tc>
        <w:tc>
          <w:tcPr>
            <w:tcW w:w="1276" w:type="dxa"/>
            <w:vAlign w:val="center"/>
          </w:tcPr>
          <w:p w14:paraId="7BDC10EC"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44821715" w14:textId="77777777" w:rsidR="00E82EE7" w:rsidRPr="00662DD5" w:rsidRDefault="00E82EE7" w:rsidP="00EB0FEA">
            <w:pPr>
              <w:jc w:val="center"/>
              <w:rPr>
                <w:sz w:val="22"/>
                <w:szCs w:val="22"/>
              </w:rPr>
            </w:pPr>
            <w:r w:rsidRPr="00662DD5">
              <w:rPr>
                <w:sz w:val="22"/>
                <w:szCs w:val="22"/>
              </w:rPr>
              <w:t>Tähtaegne tööstuslik kaitsekiiver (EN 397)</w:t>
            </w:r>
          </w:p>
        </w:tc>
        <w:tc>
          <w:tcPr>
            <w:tcW w:w="1418" w:type="dxa"/>
            <w:vAlign w:val="center"/>
          </w:tcPr>
          <w:p w14:paraId="4DBC6974"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50266566" w14:textId="77777777" w:rsidR="00E82EE7" w:rsidRPr="00662DD5" w:rsidRDefault="00E82EE7" w:rsidP="00EB0FEA">
            <w:pPr>
              <w:jc w:val="center"/>
              <w:rPr>
                <w:sz w:val="22"/>
                <w:szCs w:val="22"/>
              </w:rPr>
            </w:pPr>
            <w:r w:rsidRPr="00662DD5">
              <w:rPr>
                <w:sz w:val="22"/>
                <w:szCs w:val="22"/>
              </w:rPr>
              <w:t>-</w:t>
            </w:r>
          </w:p>
        </w:tc>
      </w:tr>
    </w:tbl>
    <w:p w14:paraId="26D2817F" w14:textId="77777777" w:rsidR="00D26B3F" w:rsidRPr="00662DD5" w:rsidRDefault="00D26B3F" w:rsidP="00D26B3F">
      <w:pPr>
        <w:jc w:val="both"/>
        <w:outlineLvl w:val="0"/>
      </w:pPr>
    </w:p>
    <w:p w14:paraId="74BEAA71" w14:textId="77777777" w:rsidR="00D26B3F" w:rsidRPr="00662DD5" w:rsidRDefault="00D26B3F" w:rsidP="00D26B3F">
      <w:pPr>
        <w:jc w:val="both"/>
        <w:outlineLvl w:val="0"/>
      </w:pPr>
      <w:r w:rsidRPr="00662DD5">
        <w:t>Poolte allkirjad:</w:t>
      </w:r>
    </w:p>
    <w:p w14:paraId="519DB1ED" w14:textId="77777777" w:rsidR="00D26B3F" w:rsidRPr="00662DD5" w:rsidRDefault="00D26B3F" w:rsidP="00D26B3F">
      <w:pPr>
        <w:jc w:val="both"/>
      </w:pPr>
      <w:r w:rsidRPr="00662DD5">
        <w:t>Tellija</w:t>
      </w:r>
      <w:r w:rsidRPr="00662DD5">
        <w:tab/>
      </w:r>
      <w:r w:rsidRPr="00662DD5">
        <w:tab/>
      </w:r>
      <w:r w:rsidRPr="00662DD5">
        <w:tab/>
      </w:r>
      <w:r w:rsidRPr="00662DD5">
        <w:tab/>
      </w:r>
      <w:r w:rsidRPr="00662DD5">
        <w:tab/>
      </w:r>
      <w:r w:rsidRPr="00662DD5">
        <w:tab/>
        <w:t xml:space="preserve">      Töövõtja </w:t>
      </w:r>
    </w:p>
    <w:p w14:paraId="29BFBB1F" w14:textId="77777777" w:rsidR="00D26B3F" w:rsidRPr="00662DD5" w:rsidRDefault="00D26B3F" w:rsidP="00D26B3F">
      <w:pPr>
        <w:jc w:val="both"/>
      </w:pPr>
    </w:p>
    <w:tbl>
      <w:tblPr>
        <w:tblStyle w:val="TableGrid"/>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D26B3F" w:rsidRPr="00D91937" w14:paraId="50AABE16" w14:textId="77777777" w:rsidTr="009233F7">
        <w:trPr>
          <w:trHeight w:val="565"/>
        </w:trPr>
        <w:tc>
          <w:tcPr>
            <w:tcW w:w="4395" w:type="dxa"/>
            <w:tcBorders>
              <w:top w:val="nil"/>
              <w:left w:val="nil"/>
              <w:bottom w:val="nil"/>
              <w:right w:val="nil"/>
            </w:tcBorders>
            <w:vAlign w:val="bottom"/>
          </w:tcPr>
          <w:p w14:paraId="3B7A6EED" w14:textId="77777777" w:rsidR="00D26B3F" w:rsidRPr="00662DD5" w:rsidRDefault="00C15654" w:rsidP="009233F7">
            <w:pPr>
              <w:pStyle w:val="Heading4"/>
              <w:ind w:left="864" w:hanging="864"/>
              <w:rPr>
                <w:b w:val="0"/>
                <w:lang w:eastAsia="en-US"/>
              </w:rPr>
            </w:pPr>
            <w:sdt>
              <w:sdtPr>
                <w:rPr>
                  <w:b w:val="0"/>
                  <w:lang w:eastAsia="en-US"/>
                </w:rPr>
                <w:id w:val="2097055563"/>
                <w:placeholder>
                  <w:docPart w:val="7E4491A076D94CCBA24C1E31D56B4B34"/>
                </w:placeholder>
                <w:comboBox>
                  <w:listItem w:displayText=" " w:value=" "/>
                  <w:listItem w:displayText="(allkirjastatud digitaalselt)" w:value="(allkirjastatud digitaalselt)"/>
                </w:comboBox>
              </w:sdtPr>
              <w:sdtEndPr/>
              <w:sdtContent>
                <w:r w:rsidR="00D26B3F" w:rsidRPr="00662DD5">
                  <w:rPr>
                    <w:b w:val="0"/>
                    <w:lang w:eastAsia="en-US"/>
                  </w:rPr>
                  <w:t>[Vali sobiv]</w:t>
                </w:r>
              </w:sdtContent>
            </w:sdt>
          </w:p>
        </w:tc>
        <w:tc>
          <w:tcPr>
            <w:tcW w:w="4239" w:type="dxa"/>
            <w:tcBorders>
              <w:top w:val="nil"/>
              <w:left w:val="nil"/>
              <w:bottom w:val="nil"/>
              <w:right w:val="nil"/>
            </w:tcBorders>
            <w:vAlign w:val="bottom"/>
          </w:tcPr>
          <w:p w14:paraId="62FE4BB1" w14:textId="77777777" w:rsidR="00D26B3F" w:rsidRPr="00D91937" w:rsidRDefault="00C15654" w:rsidP="009233F7">
            <w:pPr>
              <w:pStyle w:val="Heading4"/>
              <w:ind w:left="864" w:hanging="864"/>
              <w:rPr>
                <w:b w:val="0"/>
                <w:lang w:eastAsia="en-US"/>
              </w:rPr>
            </w:pPr>
            <w:sdt>
              <w:sdtPr>
                <w:rPr>
                  <w:b w:val="0"/>
                  <w:lang w:eastAsia="en-US"/>
                </w:rPr>
                <w:id w:val="-1580598460"/>
                <w:placeholder>
                  <w:docPart w:val="4CDC214CF25D44E5AFE21304F69D997E"/>
                </w:placeholder>
                <w:comboBox>
                  <w:listItem w:displayText=" " w:value=" "/>
                  <w:listItem w:displayText="(allkirjastatud digitaalselt)" w:value="(allkirjastatud digitaalselt)"/>
                </w:comboBox>
              </w:sdtPr>
              <w:sdtEndPr/>
              <w:sdtContent>
                <w:r w:rsidR="00D26B3F" w:rsidRPr="00662DD5">
                  <w:rPr>
                    <w:b w:val="0"/>
                    <w:lang w:eastAsia="en-US"/>
                  </w:rPr>
                  <w:t>[Vali sobiv]</w:t>
                </w:r>
              </w:sdtContent>
            </w:sdt>
          </w:p>
        </w:tc>
      </w:tr>
    </w:tbl>
    <w:p w14:paraId="414B2457" w14:textId="77777777" w:rsidR="00D26B3F" w:rsidRPr="00E21483" w:rsidRDefault="00D26B3F" w:rsidP="00D26B3F"/>
    <w:p w14:paraId="7ABDE8FB" w14:textId="77777777" w:rsidR="00CA1360" w:rsidRPr="00020749" w:rsidRDefault="00CA1360" w:rsidP="003443C7">
      <w:pPr>
        <w:suppressAutoHyphens/>
        <w:jc w:val="both"/>
        <w:rPr>
          <w:sz w:val="22"/>
          <w:szCs w:val="22"/>
        </w:rPr>
      </w:pPr>
    </w:p>
    <w:sectPr w:rsidR="00CA1360" w:rsidRPr="00020749" w:rsidSect="009233F7">
      <w:footerReference w:type="default" r:id="rId41"/>
      <w:headerReference w:type="first" r:id="rId42"/>
      <w:footerReference w:type="first" r:id="rId43"/>
      <w:pgSz w:w="16838" w:h="11906" w:orient="landscape"/>
      <w:pgMar w:top="1418" w:right="1134" w:bottom="1418" w:left="1134" w:header="709" w:footer="70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377992" w14:textId="77777777" w:rsidR="00926D61" w:rsidRDefault="00926D61">
      <w:r>
        <w:separator/>
      </w:r>
    </w:p>
  </w:endnote>
  <w:endnote w:type="continuationSeparator" w:id="0">
    <w:p w14:paraId="0EAF09D9" w14:textId="77777777" w:rsidR="00926D61" w:rsidRDefault="00926D61">
      <w:r>
        <w:continuationSeparator/>
      </w:r>
    </w:p>
  </w:endnote>
  <w:endnote w:type="continuationNotice" w:id="1">
    <w:p w14:paraId="28D4F247" w14:textId="77777777" w:rsidR="00926D61" w:rsidRDefault="00926D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05"/>
      <w:gridCol w:w="3305"/>
      <w:gridCol w:w="3305"/>
    </w:tblGrid>
    <w:tr w:rsidR="4DCB37FD" w14:paraId="301A7677" w14:textId="77777777" w:rsidTr="4DCB37FD">
      <w:trPr>
        <w:trHeight w:val="300"/>
      </w:trPr>
      <w:tc>
        <w:tcPr>
          <w:tcW w:w="3305" w:type="dxa"/>
        </w:tcPr>
        <w:p w14:paraId="3572F7E5" w14:textId="553507A1" w:rsidR="4DCB37FD" w:rsidRDefault="4DCB37FD" w:rsidP="4DCB37FD">
          <w:pPr>
            <w:pStyle w:val="Header"/>
            <w:ind w:left="-115"/>
          </w:pPr>
        </w:p>
      </w:tc>
      <w:tc>
        <w:tcPr>
          <w:tcW w:w="3305" w:type="dxa"/>
        </w:tcPr>
        <w:p w14:paraId="52FF506B" w14:textId="2979DB93" w:rsidR="4DCB37FD" w:rsidRDefault="4DCB37FD" w:rsidP="4DCB37FD">
          <w:pPr>
            <w:pStyle w:val="Header"/>
            <w:jc w:val="center"/>
          </w:pPr>
        </w:p>
      </w:tc>
      <w:tc>
        <w:tcPr>
          <w:tcW w:w="3305" w:type="dxa"/>
        </w:tcPr>
        <w:p w14:paraId="07107141" w14:textId="51C461B1" w:rsidR="4DCB37FD" w:rsidRDefault="4DCB37FD" w:rsidP="4DCB37FD">
          <w:pPr>
            <w:pStyle w:val="Header"/>
            <w:ind w:right="-115"/>
            <w:jc w:val="right"/>
          </w:pPr>
        </w:p>
      </w:tc>
    </w:tr>
  </w:tbl>
  <w:p w14:paraId="46547DEB" w14:textId="0B3EAA5F" w:rsidR="4DCB37FD" w:rsidRDefault="4DCB37FD" w:rsidP="4DCB37FD">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20"/>
      <w:gridCol w:w="3020"/>
      <w:gridCol w:w="3020"/>
    </w:tblGrid>
    <w:tr w:rsidR="4DCB37FD" w14:paraId="532E0758" w14:textId="77777777" w:rsidTr="4DCB37FD">
      <w:trPr>
        <w:trHeight w:val="300"/>
      </w:trPr>
      <w:tc>
        <w:tcPr>
          <w:tcW w:w="3020" w:type="dxa"/>
        </w:tcPr>
        <w:p w14:paraId="65DCF1F9" w14:textId="3952E51F" w:rsidR="4DCB37FD" w:rsidRDefault="4DCB37FD" w:rsidP="4DCB37FD">
          <w:pPr>
            <w:pStyle w:val="Header"/>
            <w:ind w:left="-115"/>
          </w:pPr>
        </w:p>
      </w:tc>
      <w:tc>
        <w:tcPr>
          <w:tcW w:w="3020" w:type="dxa"/>
        </w:tcPr>
        <w:p w14:paraId="32EF2F2A" w14:textId="3C925422" w:rsidR="4DCB37FD" w:rsidRDefault="4DCB37FD" w:rsidP="4DCB37FD">
          <w:pPr>
            <w:pStyle w:val="Header"/>
            <w:jc w:val="center"/>
          </w:pPr>
        </w:p>
      </w:tc>
      <w:tc>
        <w:tcPr>
          <w:tcW w:w="3020" w:type="dxa"/>
        </w:tcPr>
        <w:p w14:paraId="6FC8816A" w14:textId="2E4F994C" w:rsidR="4DCB37FD" w:rsidRDefault="4DCB37FD" w:rsidP="4DCB37FD">
          <w:pPr>
            <w:pStyle w:val="Header"/>
            <w:ind w:right="-115"/>
            <w:jc w:val="right"/>
          </w:pPr>
        </w:p>
      </w:tc>
    </w:tr>
  </w:tbl>
  <w:p w14:paraId="228148F2" w14:textId="7A898358" w:rsidR="4DCB37FD" w:rsidRDefault="4DCB37FD" w:rsidP="4DCB37FD">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20"/>
      <w:gridCol w:w="3020"/>
      <w:gridCol w:w="3020"/>
    </w:tblGrid>
    <w:tr w:rsidR="4DCB37FD" w14:paraId="42ABB7A9" w14:textId="77777777" w:rsidTr="4DCB37FD">
      <w:trPr>
        <w:trHeight w:val="300"/>
      </w:trPr>
      <w:tc>
        <w:tcPr>
          <w:tcW w:w="3020" w:type="dxa"/>
        </w:tcPr>
        <w:p w14:paraId="7D229FA6" w14:textId="4D1B51E5" w:rsidR="4DCB37FD" w:rsidRDefault="4DCB37FD" w:rsidP="4DCB37FD">
          <w:pPr>
            <w:pStyle w:val="Header"/>
            <w:ind w:left="-115"/>
          </w:pPr>
        </w:p>
      </w:tc>
      <w:tc>
        <w:tcPr>
          <w:tcW w:w="3020" w:type="dxa"/>
        </w:tcPr>
        <w:p w14:paraId="6AEC0C2C" w14:textId="599F9403" w:rsidR="4DCB37FD" w:rsidRDefault="4DCB37FD" w:rsidP="4DCB37FD">
          <w:pPr>
            <w:pStyle w:val="Header"/>
            <w:jc w:val="center"/>
          </w:pPr>
        </w:p>
      </w:tc>
      <w:tc>
        <w:tcPr>
          <w:tcW w:w="3020" w:type="dxa"/>
        </w:tcPr>
        <w:p w14:paraId="434502F4" w14:textId="48947AD6" w:rsidR="4DCB37FD" w:rsidRDefault="4DCB37FD" w:rsidP="4DCB37FD">
          <w:pPr>
            <w:pStyle w:val="Header"/>
            <w:ind w:right="-115"/>
            <w:jc w:val="right"/>
          </w:pPr>
        </w:p>
      </w:tc>
    </w:tr>
  </w:tbl>
  <w:p w14:paraId="6DD1FA4D" w14:textId="7A093828" w:rsidR="4DCB37FD" w:rsidRDefault="4DCB37FD" w:rsidP="4DCB37FD">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20"/>
      <w:gridCol w:w="3020"/>
      <w:gridCol w:w="3020"/>
    </w:tblGrid>
    <w:tr w:rsidR="4DCB37FD" w14:paraId="3FE5F9CE" w14:textId="77777777" w:rsidTr="4DCB37FD">
      <w:trPr>
        <w:trHeight w:val="300"/>
      </w:trPr>
      <w:tc>
        <w:tcPr>
          <w:tcW w:w="3020" w:type="dxa"/>
        </w:tcPr>
        <w:p w14:paraId="0BF9FDF3" w14:textId="35BA1203" w:rsidR="4DCB37FD" w:rsidRDefault="4DCB37FD" w:rsidP="4DCB37FD">
          <w:pPr>
            <w:pStyle w:val="Header"/>
            <w:ind w:left="-115"/>
          </w:pPr>
        </w:p>
      </w:tc>
      <w:tc>
        <w:tcPr>
          <w:tcW w:w="3020" w:type="dxa"/>
        </w:tcPr>
        <w:p w14:paraId="60FEBBFD" w14:textId="38D8E6E6" w:rsidR="4DCB37FD" w:rsidRDefault="4DCB37FD" w:rsidP="4DCB37FD">
          <w:pPr>
            <w:pStyle w:val="Header"/>
            <w:jc w:val="center"/>
          </w:pPr>
        </w:p>
      </w:tc>
      <w:tc>
        <w:tcPr>
          <w:tcW w:w="3020" w:type="dxa"/>
        </w:tcPr>
        <w:p w14:paraId="6C095F66" w14:textId="069D611A" w:rsidR="4DCB37FD" w:rsidRDefault="4DCB37FD" w:rsidP="4DCB37FD">
          <w:pPr>
            <w:pStyle w:val="Header"/>
            <w:ind w:right="-115"/>
            <w:jc w:val="right"/>
          </w:pPr>
        </w:p>
      </w:tc>
    </w:tr>
  </w:tbl>
  <w:p w14:paraId="4253C918" w14:textId="40220A9B" w:rsidR="4DCB37FD" w:rsidRDefault="4DCB37FD" w:rsidP="4DCB37FD">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855"/>
      <w:gridCol w:w="4855"/>
      <w:gridCol w:w="4855"/>
    </w:tblGrid>
    <w:tr w:rsidR="4DCB37FD" w14:paraId="7D53D50A" w14:textId="77777777" w:rsidTr="4DCB37FD">
      <w:trPr>
        <w:trHeight w:val="300"/>
      </w:trPr>
      <w:tc>
        <w:tcPr>
          <w:tcW w:w="4855" w:type="dxa"/>
        </w:tcPr>
        <w:p w14:paraId="4F18BE15" w14:textId="559FC5CF" w:rsidR="4DCB37FD" w:rsidRDefault="4DCB37FD" w:rsidP="4DCB37FD">
          <w:pPr>
            <w:pStyle w:val="Header"/>
            <w:ind w:left="-115"/>
          </w:pPr>
        </w:p>
      </w:tc>
      <w:tc>
        <w:tcPr>
          <w:tcW w:w="4855" w:type="dxa"/>
        </w:tcPr>
        <w:p w14:paraId="65BBAE22" w14:textId="0579EF84" w:rsidR="4DCB37FD" w:rsidRDefault="4DCB37FD" w:rsidP="4DCB37FD">
          <w:pPr>
            <w:pStyle w:val="Header"/>
            <w:jc w:val="center"/>
          </w:pPr>
        </w:p>
      </w:tc>
      <w:tc>
        <w:tcPr>
          <w:tcW w:w="4855" w:type="dxa"/>
        </w:tcPr>
        <w:p w14:paraId="64BCDB16" w14:textId="01F81F87" w:rsidR="4DCB37FD" w:rsidRDefault="4DCB37FD" w:rsidP="4DCB37FD">
          <w:pPr>
            <w:pStyle w:val="Header"/>
            <w:ind w:right="-115"/>
            <w:jc w:val="right"/>
          </w:pPr>
        </w:p>
      </w:tc>
    </w:tr>
  </w:tbl>
  <w:p w14:paraId="16C18FB9" w14:textId="3F0C2EC6" w:rsidR="4DCB37FD" w:rsidRDefault="4DCB37FD" w:rsidP="4DCB37FD">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855"/>
      <w:gridCol w:w="4855"/>
      <w:gridCol w:w="4855"/>
    </w:tblGrid>
    <w:tr w:rsidR="4DCB37FD" w14:paraId="09D3E848" w14:textId="77777777" w:rsidTr="4DCB37FD">
      <w:trPr>
        <w:trHeight w:val="300"/>
      </w:trPr>
      <w:tc>
        <w:tcPr>
          <w:tcW w:w="4855" w:type="dxa"/>
        </w:tcPr>
        <w:p w14:paraId="7D794A06" w14:textId="467A5B66" w:rsidR="4DCB37FD" w:rsidRDefault="4DCB37FD" w:rsidP="4DCB37FD">
          <w:pPr>
            <w:pStyle w:val="Header"/>
            <w:ind w:left="-115"/>
          </w:pPr>
        </w:p>
      </w:tc>
      <w:tc>
        <w:tcPr>
          <w:tcW w:w="4855" w:type="dxa"/>
        </w:tcPr>
        <w:p w14:paraId="0F67B762" w14:textId="6FE53C32" w:rsidR="4DCB37FD" w:rsidRDefault="4DCB37FD" w:rsidP="4DCB37FD">
          <w:pPr>
            <w:pStyle w:val="Header"/>
            <w:jc w:val="center"/>
          </w:pPr>
        </w:p>
      </w:tc>
      <w:tc>
        <w:tcPr>
          <w:tcW w:w="4855" w:type="dxa"/>
        </w:tcPr>
        <w:p w14:paraId="74F25BDA" w14:textId="13545924" w:rsidR="4DCB37FD" w:rsidRDefault="4DCB37FD" w:rsidP="4DCB37FD">
          <w:pPr>
            <w:pStyle w:val="Header"/>
            <w:ind w:right="-115"/>
            <w:jc w:val="right"/>
          </w:pPr>
        </w:p>
      </w:tc>
    </w:tr>
  </w:tbl>
  <w:p w14:paraId="37CE98BE" w14:textId="357EA1F2" w:rsidR="4DCB37FD" w:rsidRDefault="4DCB37FD" w:rsidP="4DCB37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05"/>
      <w:gridCol w:w="3305"/>
      <w:gridCol w:w="3305"/>
    </w:tblGrid>
    <w:tr w:rsidR="4DCB37FD" w14:paraId="7EFB1947" w14:textId="77777777" w:rsidTr="4DCB37FD">
      <w:trPr>
        <w:trHeight w:val="300"/>
      </w:trPr>
      <w:tc>
        <w:tcPr>
          <w:tcW w:w="3305" w:type="dxa"/>
        </w:tcPr>
        <w:p w14:paraId="685E7620" w14:textId="63749FEB" w:rsidR="4DCB37FD" w:rsidRDefault="4DCB37FD" w:rsidP="4DCB37FD">
          <w:pPr>
            <w:pStyle w:val="Header"/>
            <w:ind w:left="-115"/>
          </w:pPr>
        </w:p>
      </w:tc>
      <w:tc>
        <w:tcPr>
          <w:tcW w:w="3305" w:type="dxa"/>
        </w:tcPr>
        <w:p w14:paraId="7D7BCDBF" w14:textId="4E8EBCE4" w:rsidR="4DCB37FD" w:rsidRDefault="4DCB37FD" w:rsidP="4DCB37FD">
          <w:pPr>
            <w:pStyle w:val="Header"/>
            <w:jc w:val="center"/>
          </w:pPr>
        </w:p>
      </w:tc>
      <w:tc>
        <w:tcPr>
          <w:tcW w:w="3305" w:type="dxa"/>
        </w:tcPr>
        <w:p w14:paraId="5739F8C5" w14:textId="05F76854" w:rsidR="4DCB37FD" w:rsidRDefault="4DCB37FD" w:rsidP="4DCB37FD">
          <w:pPr>
            <w:pStyle w:val="Header"/>
            <w:ind w:right="-115"/>
            <w:jc w:val="right"/>
          </w:pPr>
        </w:p>
      </w:tc>
    </w:tr>
  </w:tbl>
  <w:p w14:paraId="38A11976" w14:textId="5285F2D9" w:rsidR="4DCB37FD" w:rsidRDefault="4DCB37FD" w:rsidP="4DCB37F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05"/>
      <w:gridCol w:w="3305"/>
      <w:gridCol w:w="3305"/>
    </w:tblGrid>
    <w:tr w:rsidR="4DCB37FD" w14:paraId="1FE4B499" w14:textId="77777777" w:rsidTr="4DCB37FD">
      <w:trPr>
        <w:trHeight w:val="300"/>
      </w:trPr>
      <w:tc>
        <w:tcPr>
          <w:tcW w:w="3305" w:type="dxa"/>
        </w:tcPr>
        <w:p w14:paraId="7A93DBC8" w14:textId="54321462" w:rsidR="4DCB37FD" w:rsidRDefault="4DCB37FD" w:rsidP="4DCB37FD">
          <w:pPr>
            <w:pStyle w:val="Header"/>
            <w:ind w:left="-115"/>
          </w:pPr>
        </w:p>
      </w:tc>
      <w:tc>
        <w:tcPr>
          <w:tcW w:w="3305" w:type="dxa"/>
        </w:tcPr>
        <w:p w14:paraId="44EA229A" w14:textId="35DC7D5A" w:rsidR="4DCB37FD" w:rsidRDefault="4DCB37FD" w:rsidP="4DCB37FD">
          <w:pPr>
            <w:pStyle w:val="Header"/>
            <w:jc w:val="center"/>
          </w:pPr>
        </w:p>
      </w:tc>
      <w:tc>
        <w:tcPr>
          <w:tcW w:w="3305" w:type="dxa"/>
        </w:tcPr>
        <w:p w14:paraId="705F15A0" w14:textId="4B17EB5D" w:rsidR="4DCB37FD" w:rsidRDefault="4DCB37FD" w:rsidP="4DCB37FD">
          <w:pPr>
            <w:pStyle w:val="Header"/>
            <w:ind w:right="-115"/>
            <w:jc w:val="right"/>
          </w:pPr>
        </w:p>
      </w:tc>
    </w:tr>
  </w:tbl>
  <w:p w14:paraId="7A548420" w14:textId="7B073AD7" w:rsidR="4DCB37FD" w:rsidRDefault="4DCB37FD" w:rsidP="4DCB37F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05"/>
      <w:gridCol w:w="3305"/>
      <w:gridCol w:w="3305"/>
    </w:tblGrid>
    <w:tr w:rsidR="4DCB37FD" w14:paraId="0B6B8B46" w14:textId="77777777" w:rsidTr="4DCB37FD">
      <w:trPr>
        <w:trHeight w:val="300"/>
      </w:trPr>
      <w:tc>
        <w:tcPr>
          <w:tcW w:w="3305" w:type="dxa"/>
        </w:tcPr>
        <w:p w14:paraId="43083F47" w14:textId="6787C25F" w:rsidR="4DCB37FD" w:rsidRDefault="4DCB37FD" w:rsidP="4DCB37FD">
          <w:pPr>
            <w:pStyle w:val="Header"/>
            <w:ind w:left="-115"/>
          </w:pPr>
        </w:p>
      </w:tc>
      <w:tc>
        <w:tcPr>
          <w:tcW w:w="3305" w:type="dxa"/>
        </w:tcPr>
        <w:p w14:paraId="243076B3" w14:textId="7B11DA8B" w:rsidR="4DCB37FD" w:rsidRDefault="4DCB37FD" w:rsidP="4DCB37FD">
          <w:pPr>
            <w:pStyle w:val="Header"/>
            <w:jc w:val="center"/>
          </w:pPr>
        </w:p>
      </w:tc>
      <w:tc>
        <w:tcPr>
          <w:tcW w:w="3305" w:type="dxa"/>
        </w:tcPr>
        <w:p w14:paraId="012AB767" w14:textId="099E0184" w:rsidR="4DCB37FD" w:rsidRDefault="4DCB37FD" w:rsidP="4DCB37FD">
          <w:pPr>
            <w:pStyle w:val="Header"/>
            <w:ind w:right="-115"/>
            <w:jc w:val="right"/>
          </w:pPr>
        </w:p>
      </w:tc>
    </w:tr>
  </w:tbl>
  <w:p w14:paraId="22DED886" w14:textId="6B84B941" w:rsidR="4DCB37FD" w:rsidRDefault="4DCB37FD" w:rsidP="4DCB37F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20"/>
      <w:gridCol w:w="3020"/>
      <w:gridCol w:w="3020"/>
    </w:tblGrid>
    <w:tr w:rsidR="4DCB37FD" w14:paraId="6AEA6146" w14:textId="77777777" w:rsidTr="4DCB37FD">
      <w:trPr>
        <w:trHeight w:val="300"/>
      </w:trPr>
      <w:tc>
        <w:tcPr>
          <w:tcW w:w="3020" w:type="dxa"/>
        </w:tcPr>
        <w:p w14:paraId="087CE982" w14:textId="5941F777" w:rsidR="4DCB37FD" w:rsidRDefault="4DCB37FD" w:rsidP="4DCB37FD">
          <w:pPr>
            <w:pStyle w:val="Header"/>
            <w:ind w:left="-115"/>
          </w:pPr>
        </w:p>
      </w:tc>
      <w:tc>
        <w:tcPr>
          <w:tcW w:w="3020" w:type="dxa"/>
        </w:tcPr>
        <w:p w14:paraId="089E7B85" w14:textId="31E5B156" w:rsidR="4DCB37FD" w:rsidRDefault="4DCB37FD" w:rsidP="4DCB37FD">
          <w:pPr>
            <w:pStyle w:val="Header"/>
            <w:jc w:val="center"/>
          </w:pPr>
        </w:p>
      </w:tc>
      <w:tc>
        <w:tcPr>
          <w:tcW w:w="3020" w:type="dxa"/>
        </w:tcPr>
        <w:p w14:paraId="54816E0F" w14:textId="3F80A013" w:rsidR="4DCB37FD" w:rsidRDefault="4DCB37FD" w:rsidP="4DCB37FD">
          <w:pPr>
            <w:pStyle w:val="Header"/>
            <w:ind w:right="-115"/>
            <w:jc w:val="right"/>
          </w:pPr>
        </w:p>
      </w:tc>
    </w:tr>
  </w:tbl>
  <w:p w14:paraId="6EB157E9" w14:textId="10546EB7" w:rsidR="4DCB37FD" w:rsidRDefault="4DCB37FD" w:rsidP="4DCB37FD">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20"/>
      <w:gridCol w:w="3020"/>
      <w:gridCol w:w="3020"/>
    </w:tblGrid>
    <w:tr w:rsidR="4DCB37FD" w14:paraId="5708B124" w14:textId="77777777" w:rsidTr="4DCB37FD">
      <w:trPr>
        <w:trHeight w:val="300"/>
      </w:trPr>
      <w:tc>
        <w:tcPr>
          <w:tcW w:w="3020" w:type="dxa"/>
        </w:tcPr>
        <w:p w14:paraId="712F5E17" w14:textId="02AD084A" w:rsidR="4DCB37FD" w:rsidRDefault="4DCB37FD" w:rsidP="4DCB37FD">
          <w:pPr>
            <w:pStyle w:val="Header"/>
            <w:ind w:left="-115"/>
          </w:pPr>
        </w:p>
      </w:tc>
      <w:tc>
        <w:tcPr>
          <w:tcW w:w="3020" w:type="dxa"/>
        </w:tcPr>
        <w:p w14:paraId="41EAAA22" w14:textId="16EF610A" w:rsidR="4DCB37FD" w:rsidRDefault="4DCB37FD" w:rsidP="4DCB37FD">
          <w:pPr>
            <w:pStyle w:val="Header"/>
            <w:jc w:val="center"/>
          </w:pPr>
        </w:p>
      </w:tc>
      <w:tc>
        <w:tcPr>
          <w:tcW w:w="3020" w:type="dxa"/>
        </w:tcPr>
        <w:p w14:paraId="6CA77DC0" w14:textId="78FBD91C" w:rsidR="4DCB37FD" w:rsidRDefault="4DCB37FD" w:rsidP="4DCB37FD">
          <w:pPr>
            <w:pStyle w:val="Header"/>
            <w:ind w:right="-115"/>
            <w:jc w:val="right"/>
          </w:pPr>
        </w:p>
      </w:tc>
    </w:tr>
  </w:tbl>
  <w:p w14:paraId="17B7D234" w14:textId="175B0EC9" w:rsidR="4DCB37FD" w:rsidRDefault="4DCB37FD" w:rsidP="4DCB37F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855"/>
      <w:gridCol w:w="4855"/>
      <w:gridCol w:w="4855"/>
    </w:tblGrid>
    <w:tr w:rsidR="4DCB37FD" w14:paraId="29F1D075" w14:textId="77777777" w:rsidTr="4DCB37FD">
      <w:trPr>
        <w:trHeight w:val="300"/>
      </w:trPr>
      <w:tc>
        <w:tcPr>
          <w:tcW w:w="4855" w:type="dxa"/>
        </w:tcPr>
        <w:p w14:paraId="3721D336" w14:textId="49D0BDAE" w:rsidR="4DCB37FD" w:rsidRDefault="4DCB37FD" w:rsidP="4DCB37FD">
          <w:pPr>
            <w:pStyle w:val="Header"/>
            <w:ind w:left="-115"/>
          </w:pPr>
        </w:p>
      </w:tc>
      <w:tc>
        <w:tcPr>
          <w:tcW w:w="4855" w:type="dxa"/>
        </w:tcPr>
        <w:p w14:paraId="64EB2D8C" w14:textId="4EF1D982" w:rsidR="4DCB37FD" w:rsidRDefault="4DCB37FD" w:rsidP="4DCB37FD">
          <w:pPr>
            <w:pStyle w:val="Header"/>
            <w:jc w:val="center"/>
          </w:pPr>
        </w:p>
      </w:tc>
      <w:tc>
        <w:tcPr>
          <w:tcW w:w="4855" w:type="dxa"/>
        </w:tcPr>
        <w:p w14:paraId="1D531E43" w14:textId="77ED3530" w:rsidR="4DCB37FD" w:rsidRDefault="4DCB37FD" w:rsidP="4DCB37FD">
          <w:pPr>
            <w:pStyle w:val="Header"/>
            <w:ind w:right="-115"/>
            <w:jc w:val="right"/>
          </w:pPr>
        </w:p>
      </w:tc>
    </w:tr>
  </w:tbl>
  <w:p w14:paraId="7B79F111" w14:textId="4EB1BE64" w:rsidR="4DCB37FD" w:rsidRDefault="4DCB37FD" w:rsidP="4DCB37FD">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855"/>
      <w:gridCol w:w="4855"/>
      <w:gridCol w:w="4855"/>
    </w:tblGrid>
    <w:tr w:rsidR="4DCB37FD" w14:paraId="4174C0EB" w14:textId="77777777" w:rsidTr="4DCB37FD">
      <w:trPr>
        <w:trHeight w:val="300"/>
      </w:trPr>
      <w:tc>
        <w:tcPr>
          <w:tcW w:w="4855" w:type="dxa"/>
        </w:tcPr>
        <w:p w14:paraId="700E6B32" w14:textId="3594300A" w:rsidR="4DCB37FD" w:rsidRDefault="4DCB37FD" w:rsidP="4DCB37FD">
          <w:pPr>
            <w:pStyle w:val="Header"/>
            <w:ind w:left="-115"/>
          </w:pPr>
        </w:p>
      </w:tc>
      <w:tc>
        <w:tcPr>
          <w:tcW w:w="4855" w:type="dxa"/>
        </w:tcPr>
        <w:p w14:paraId="34EAFBF2" w14:textId="469F8618" w:rsidR="4DCB37FD" w:rsidRDefault="4DCB37FD" w:rsidP="4DCB37FD">
          <w:pPr>
            <w:pStyle w:val="Header"/>
            <w:jc w:val="center"/>
          </w:pPr>
        </w:p>
      </w:tc>
      <w:tc>
        <w:tcPr>
          <w:tcW w:w="4855" w:type="dxa"/>
        </w:tcPr>
        <w:p w14:paraId="4F20680E" w14:textId="151919AA" w:rsidR="4DCB37FD" w:rsidRDefault="4DCB37FD" w:rsidP="4DCB37FD">
          <w:pPr>
            <w:pStyle w:val="Header"/>
            <w:ind w:right="-115"/>
            <w:jc w:val="right"/>
          </w:pPr>
        </w:p>
      </w:tc>
    </w:tr>
  </w:tbl>
  <w:p w14:paraId="3BA31DAA" w14:textId="5AA9E335" w:rsidR="4DCB37FD" w:rsidRDefault="4DCB37FD" w:rsidP="4DCB37FD">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20"/>
      <w:gridCol w:w="3020"/>
      <w:gridCol w:w="3020"/>
    </w:tblGrid>
    <w:tr w:rsidR="4DCB37FD" w14:paraId="554D074D" w14:textId="77777777" w:rsidTr="4DCB37FD">
      <w:trPr>
        <w:trHeight w:val="300"/>
      </w:trPr>
      <w:tc>
        <w:tcPr>
          <w:tcW w:w="3020" w:type="dxa"/>
        </w:tcPr>
        <w:p w14:paraId="6367623E" w14:textId="16C6CB42" w:rsidR="4DCB37FD" w:rsidRDefault="4DCB37FD" w:rsidP="4DCB37FD">
          <w:pPr>
            <w:pStyle w:val="Header"/>
            <w:ind w:left="-115"/>
          </w:pPr>
        </w:p>
      </w:tc>
      <w:tc>
        <w:tcPr>
          <w:tcW w:w="3020" w:type="dxa"/>
        </w:tcPr>
        <w:p w14:paraId="39ED6D25" w14:textId="2FAD3358" w:rsidR="4DCB37FD" w:rsidRDefault="4DCB37FD" w:rsidP="4DCB37FD">
          <w:pPr>
            <w:pStyle w:val="Header"/>
            <w:jc w:val="center"/>
          </w:pPr>
        </w:p>
      </w:tc>
      <w:tc>
        <w:tcPr>
          <w:tcW w:w="3020" w:type="dxa"/>
        </w:tcPr>
        <w:p w14:paraId="1C2F0CC0" w14:textId="6655852C" w:rsidR="4DCB37FD" w:rsidRDefault="4DCB37FD" w:rsidP="4DCB37FD">
          <w:pPr>
            <w:pStyle w:val="Header"/>
            <w:ind w:right="-115"/>
            <w:jc w:val="right"/>
          </w:pPr>
        </w:p>
      </w:tc>
    </w:tr>
  </w:tbl>
  <w:p w14:paraId="5DF090F8" w14:textId="080CBE25" w:rsidR="4DCB37FD" w:rsidRDefault="4DCB37FD" w:rsidP="4DCB37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A1F3D1" w14:textId="77777777" w:rsidR="00926D61" w:rsidRDefault="00926D61">
      <w:r>
        <w:separator/>
      </w:r>
    </w:p>
  </w:footnote>
  <w:footnote w:type="continuationSeparator" w:id="0">
    <w:p w14:paraId="727AD0AD" w14:textId="77777777" w:rsidR="00926D61" w:rsidRDefault="00926D61">
      <w:r>
        <w:continuationSeparator/>
      </w:r>
    </w:p>
  </w:footnote>
  <w:footnote w:type="continuationNotice" w:id="1">
    <w:p w14:paraId="7933BD5F" w14:textId="77777777" w:rsidR="00926D61" w:rsidRDefault="00926D6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04"/>
      <w:gridCol w:w="902"/>
      <w:gridCol w:w="4304"/>
    </w:tblGrid>
    <w:sdt>
      <w:sdtPr>
        <w:rPr>
          <w:lang w:eastAsia="en-US"/>
        </w:rPr>
        <w:id w:val="759482581"/>
        <w:docPartObj>
          <w:docPartGallery w:val="Page Numbers (Top of Page)"/>
          <w:docPartUnique/>
        </w:docPartObj>
      </w:sdtPr>
      <w:sdtEndPr/>
      <w:sdtContent>
        <w:tr w:rsidR="001631ED" w14:paraId="7B973424" w14:textId="77777777" w:rsidTr="008E0573">
          <w:tc>
            <w:tcPr>
              <w:tcW w:w="4304" w:type="dxa"/>
            </w:tcPr>
            <w:p w14:paraId="0BFFEB3A" w14:textId="77777777" w:rsidR="001631ED" w:rsidRDefault="001631ED">
              <w:pPr>
                <w:pStyle w:val="Header"/>
                <w:jc w:val="center"/>
              </w:pPr>
            </w:p>
          </w:tc>
          <w:tc>
            <w:tcPr>
              <w:tcW w:w="902" w:type="dxa"/>
              <w:vAlign w:val="center"/>
            </w:tcPr>
            <w:p w14:paraId="73EFD3CD" w14:textId="762BD199" w:rsidR="001631ED" w:rsidRDefault="001631ED" w:rsidP="008E0573">
              <w:pPr>
                <w:pStyle w:val="Header"/>
                <w:jc w:val="center"/>
              </w:pPr>
              <w:r>
                <w:fldChar w:fldCharType="begin"/>
              </w:r>
              <w:r>
                <w:instrText>PAGE   \* MERGEFORMAT</w:instrText>
              </w:r>
              <w:r>
                <w:fldChar w:fldCharType="separate"/>
              </w:r>
              <w:r w:rsidR="000A4249">
                <w:rPr>
                  <w:noProof/>
                </w:rPr>
                <w:t>2</w:t>
              </w:r>
              <w:r>
                <w:fldChar w:fldCharType="end"/>
              </w:r>
            </w:p>
          </w:tc>
          <w:tc>
            <w:tcPr>
              <w:tcW w:w="4304" w:type="dxa"/>
            </w:tcPr>
            <w:p w14:paraId="529D6777" w14:textId="49252A11" w:rsidR="001631ED" w:rsidRDefault="001631ED" w:rsidP="008E0573">
              <w:pPr>
                <w:pStyle w:val="Header"/>
                <w:jc w:val="right"/>
              </w:pPr>
            </w:p>
          </w:tc>
        </w:tr>
      </w:sdtContent>
    </w:sdt>
  </w:tbl>
  <w:p w14:paraId="72B84934" w14:textId="77777777" w:rsidR="001631ED" w:rsidRPr="000501F1" w:rsidRDefault="001631ED" w:rsidP="008E0573">
    <w:pPr>
      <w:pStyle w:val="Header"/>
      <w:rPr>
        <w:b/>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05"/>
      <w:gridCol w:w="3305"/>
      <w:gridCol w:w="3305"/>
    </w:tblGrid>
    <w:tr w:rsidR="4DCB37FD" w14:paraId="3147DB1A" w14:textId="77777777" w:rsidTr="4DCB37FD">
      <w:trPr>
        <w:trHeight w:val="300"/>
      </w:trPr>
      <w:tc>
        <w:tcPr>
          <w:tcW w:w="3305" w:type="dxa"/>
        </w:tcPr>
        <w:p w14:paraId="4458F188" w14:textId="151CC8C0" w:rsidR="4DCB37FD" w:rsidRDefault="4DCB37FD" w:rsidP="4DCB37FD">
          <w:pPr>
            <w:pStyle w:val="Header"/>
            <w:ind w:left="-115"/>
          </w:pPr>
        </w:p>
      </w:tc>
      <w:tc>
        <w:tcPr>
          <w:tcW w:w="3305" w:type="dxa"/>
        </w:tcPr>
        <w:p w14:paraId="59023C9A" w14:textId="58DF8E02" w:rsidR="4DCB37FD" w:rsidRDefault="4DCB37FD" w:rsidP="4DCB37FD">
          <w:pPr>
            <w:pStyle w:val="Header"/>
            <w:jc w:val="center"/>
          </w:pPr>
        </w:p>
      </w:tc>
      <w:tc>
        <w:tcPr>
          <w:tcW w:w="3305" w:type="dxa"/>
        </w:tcPr>
        <w:p w14:paraId="034FE517" w14:textId="6D4D897D" w:rsidR="4DCB37FD" w:rsidRDefault="4DCB37FD" w:rsidP="4DCB37FD">
          <w:pPr>
            <w:pStyle w:val="Header"/>
            <w:ind w:right="-115"/>
            <w:jc w:val="right"/>
          </w:pPr>
        </w:p>
      </w:tc>
    </w:tr>
  </w:tbl>
  <w:p w14:paraId="42EE5328" w14:textId="5BEAFA45" w:rsidR="4DCB37FD" w:rsidRDefault="4DCB37FD" w:rsidP="4DCB37F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05"/>
      <w:gridCol w:w="3305"/>
      <w:gridCol w:w="3305"/>
    </w:tblGrid>
    <w:tr w:rsidR="4DCB37FD" w14:paraId="4873AE4C" w14:textId="77777777" w:rsidTr="4DCB37FD">
      <w:trPr>
        <w:trHeight w:val="300"/>
      </w:trPr>
      <w:tc>
        <w:tcPr>
          <w:tcW w:w="3305" w:type="dxa"/>
        </w:tcPr>
        <w:p w14:paraId="03CBB5BA" w14:textId="48671508" w:rsidR="4DCB37FD" w:rsidRDefault="4DCB37FD" w:rsidP="4DCB37FD">
          <w:pPr>
            <w:pStyle w:val="Header"/>
            <w:ind w:left="-115"/>
          </w:pPr>
        </w:p>
      </w:tc>
      <w:tc>
        <w:tcPr>
          <w:tcW w:w="3305" w:type="dxa"/>
        </w:tcPr>
        <w:p w14:paraId="2BD2752B" w14:textId="55EC3A10" w:rsidR="4DCB37FD" w:rsidRDefault="4DCB37FD" w:rsidP="4DCB37FD">
          <w:pPr>
            <w:pStyle w:val="Header"/>
            <w:jc w:val="center"/>
          </w:pPr>
        </w:p>
      </w:tc>
      <w:tc>
        <w:tcPr>
          <w:tcW w:w="3305" w:type="dxa"/>
        </w:tcPr>
        <w:p w14:paraId="2061B9EC" w14:textId="1234CC65" w:rsidR="4DCB37FD" w:rsidRDefault="4DCB37FD" w:rsidP="4DCB37FD">
          <w:pPr>
            <w:pStyle w:val="Header"/>
            <w:ind w:right="-115"/>
            <w:jc w:val="right"/>
          </w:pPr>
        </w:p>
      </w:tc>
    </w:tr>
  </w:tbl>
  <w:p w14:paraId="5640AB19" w14:textId="42EBC6B8" w:rsidR="4DCB37FD" w:rsidRDefault="4DCB37FD" w:rsidP="4DCB37F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20"/>
      <w:gridCol w:w="3020"/>
      <w:gridCol w:w="3020"/>
    </w:tblGrid>
    <w:tr w:rsidR="4DCB37FD" w14:paraId="78336FB2" w14:textId="77777777" w:rsidTr="4DCB37FD">
      <w:trPr>
        <w:trHeight w:val="300"/>
      </w:trPr>
      <w:tc>
        <w:tcPr>
          <w:tcW w:w="3020" w:type="dxa"/>
        </w:tcPr>
        <w:p w14:paraId="052E7899" w14:textId="04CE2DF4" w:rsidR="4DCB37FD" w:rsidRDefault="4DCB37FD" w:rsidP="4DCB37FD">
          <w:pPr>
            <w:pStyle w:val="Header"/>
            <w:ind w:left="-115"/>
          </w:pPr>
        </w:p>
      </w:tc>
      <w:tc>
        <w:tcPr>
          <w:tcW w:w="3020" w:type="dxa"/>
        </w:tcPr>
        <w:p w14:paraId="55F82A40" w14:textId="1C0AA772" w:rsidR="4DCB37FD" w:rsidRDefault="4DCB37FD" w:rsidP="4DCB37FD">
          <w:pPr>
            <w:pStyle w:val="Header"/>
            <w:jc w:val="center"/>
          </w:pPr>
        </w:p>
      </w:tc>
      <w:tc>
        <w:tcPr>
          <w:tcW w:w="3020" w:type="dxa"/>
        </w:tcPr>
        <w:p w14:paraId="3CCA8314" w14:textId="5524F086" w:rsidR="4DCB37FD" w:rsidRDefault="4DCB37FD" w:rsidP="4DCB37FD">
          <w:pPr>
            <w:pStyle w:val="Header"/>
            <w:ind w:right="-115"/>
            <w:jc w:val="right"/>
          </w:pPr>
        </w:p>
      </w:tc>
    </w:tr>
  </w:tbl>
  <w:p w14:paraId="5EEB173B" w14:textId="6B6BD147" w:rsidR="4DCB37FD" w:rsidRDefault="4DCB37FD" w:rsidP="4DCB37F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855"/>
      <w:gridCol w:w="4855"/>
      <w:gridCol w:w="4855"/>
    </w:tblGrid>
    <w:tr w:rsidR="4DCB37FD" w14:paraId="7FBA1E09" w14:textId="77777777" w:rsidTr="4DCB37FD">
      <w:trPr>
        <w:trHeight w:val="300"/>
      </w:trPr>
      <w:tc>
        <w:tcPr>
          <w:tcW w:w="4855" w:type="dxa"/>
        </w:tcPr>
        <w:p w14:paraId="70565174" w14:textId="6CC7F0C6" w:rsidR="4DCB37FD" w:rsidRDefault="4DCB37FD" w:rsidP="4DCB37FD">
          <w:pPr>
            <w:pStyle w:val="Header"/>
            <w:ind w:left="-115"/>
          </w:pPr>
        </w:p>
      </w:tc>
      <w:tc>
        <w:tcPr>
          <w:tcW w:w="4855" w:type="dxa"/>
        </w:tcPr>
        <w:p w14:paraId="5522AFC7" w14:textId="797C7EEC" w:rsidR="4DCB37FD" w:rsidRDefault="4DCB37FD" w:rsidP="4DCB37FD">
          <w:pPr>
            <w:pStyle w:val="Header"/>
            <w:jc w:val="center"/>
          </w:pPr>
        </w:p>
      </w:tc>
      <w:tc>
        <w:tcPr>
          <w:tcW w:w="4855" w:type="dxa"/>
        </w:tcPr>
        <w:p w14:paraId="79F523D7" w14:textId="1CF2201D" w:rsidR="4DCB37FD" w:rsidRDefault="4DCB37FD" w:rsidP="4DCB37FD">
          <w:pPr>
            <w:pStyle w:val="Header"/>
            <w:ind w:right="-115"/>
            <w:jc w:val="right"/>
          </w:pPr>
        </w:p>
      </w:tc>
    </w:tr>
  </w:tbl>
  <w:p w14:paraId="1B0F2CD8" w14:textId="1D7035D5" w:rsidR="4DCB37FD" w:rsidRDefault="4DCB37FD" w:rsidP="4DCB37F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20"/>
      <w:gridCol w:w="3020"/>
      <w:gridCol w:w="3020"/>
    </w:tblGrid>
    <w:tr w:rsidR="4DCB37FD" w14:paraId="4A3BAC3C" w14:textId="77777777" w:rsidTr="4DCB37FD">
      <w:trPr>
        <w:trHeight w:val="300"/>
      </w:trPr>
      <w:tc>
        <w:tcPr>
          <w:tcW w:w="3020" w:type="dxa"/>
        </w:tcPr>
        <w:p w14:paraId="1DE8E010" w14:textId="011DF5AE" w:rsidR="4DCB37FD" w:rsidRDefault="4DCB37FD" w:rsidP="4DCB37FD">
          <w:pPr>
            <w:pStyle w:val="Header"/>
            <w:ind w:left="-115"/>
          </w:pPr>
        </w:p>
      </w:tc>
      <w:tc>
        <w:tcPr>
          <w:tcW w:w="3020" w:type="dxa"/>
        </w:tcPr>
        <w:p w14:paraId="4FDE69B2" w14:textId="7054DE50" w:rsidR="4DCB37FD" w:rsidRDefault="4DCB37FD" w:rsidP="4DCB37FD">
          <w:pPr>
            <w:pStyle w:val="Header"/>
            <w:jc w:val="center"/>
          </w:pPr>
        </w:p>
      </w:tc>
      <w:tc>
        <w:tcPr>
          <w:tcW w:w="3020" w:type="dxa"/>
        </w:tcPr>
        <w:p w14:paraId="46C2099D" w14:textId="5661E0D1" w:rsidR="4DCB37FD" w:rsidRDefault="4DCB37FD" w:rsidP="4DCB37FD">
          <w:pPr>
            <w:pStyle w:val="Header"/>
            <w:ind w:right="-115"/>
            <w:jc w:val="right"/>
          </w:pPr>
        </w:p>
      </w:tc>
    </w:tr>
  </w:tbl>
  <w:p w14:paraId="3F23A600" w14:textId="32F28469" w:rsidR="4DCB37FD" w:rsidRDefault="4DCB37FD" w:rsidP="4DCB37F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20"/>
      <w:gridCol w:w="3020"/>
      <w:gridCol w:w="3020"/>
    </w:tblGrid>
    <w:tr w:rsidR="4DCB37FD" w14:paraId="6389823E" w14:textId="77777777" w:rsidTr="4DCB37FD">
      <w:trPr>
        <w:trHeight w:val="300"/>
      </w:trPr>
      <w:tc>
        <w:tcPr>
          <w:tcW w:w="3020" w:type="dxa"/>
        </w:tcPr>
        <w:p w14:paraId="621FF50E" w14:textId="2D25905A" w:rsidR="4DCB37FD" w:rsidRDefault="4DCB37FD" w:rsidP="4DCB37FD">
          <w:pPr>
            <w:pStyle w:val="Header"/>
            <w:ind w:left="-115"/>
          </w:pPr>
        </w:p>
      </w:tc>
      <w:tc>
        <w:tcPr>
          <w:tcW w:w="3020" w:type="dxa"/>
        </w:tcPr>
        <w:p w14:paraId="3A4CAF06" w14:textId="40031CDC" w:rsidR="4DCB37FD" w:rsidRDefault="4DCB37FD" w:rsidP="4DCB37FD">
          <w:pPr>
            <w:pStyle w:val="Header"/>
            <w:jc w:val="center"/>
          </w:pPr>
        </w:p>
      </w:tc>
      <w:tc>
        <w:tcPr>
          <w:tcW w:w="3020" w:type="dxa"/>
        </w:tcPr>
        <w:p w14:paraId="495853C9" w14:textId="57C859E7" w:rsidR="4DCB37FD" w:rsidRDefault="4DCB37FD" w:rsidP="4DCB37FD">
          <w:pPr>
            <w:pStyle w:val="Header"/>
            <w:ind w:right="-115"/>
            <w:jc w:val="right"/>
          </w:pPr>
        </w:p>
      </w:tc>
    </w:tr>
  </w:tbl>
  <w:p w14:paraId="07D093D6" w14:textId="1469D753" w:rsidR="4DCB37FD" w:rsidRDefault="4DCB37FD" w:rsidP="4DCB37F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855"/>
      <w:gridCol w:w="4855"/>
      <w:gridCol w:w="4855"/>
    </w:tblGrid>
    <w:tr w:rsidR="4DCB37FD" w14:paraId="173798BC" w14:textId="77777777" w:rsidTr="4DCB37FD">
      <w:trPr>
        <w:trHeight w:val="300"/>
      </w:trPr>
      <w:tc>
        <w:tcPr>
          <w:tcW w:w="4855" w:type="dxa"/>
        </w:tcPr>
        <w:p w14:paraId="2D108AA0" w14:textId="3D54E10F" w:rsidR="4DCB37FD" w:rsidRDefault="4DCB37FD" w:rsidP="4DCB37FD">
          <w:pPr>
            <w:pStyle w:val="Header"/>
            <w:ind w:left="-115"/>
          </w:pPr>
        </w:p>
      </w:tc>
      <w:tc>
        <w:tcPr>
          <w:tcW w:w="4855" w:type="dxa"/>
        </w:tcPr>
        <w:p w14:paraId="4C7B709C" w14:textId="478A7B69" w:rsidR="4DCB37FD" w:rsidRDefault="4DCB37FD" w:rsidP="4DCB37FD">
          <w:pPr>
            <w:pStyle w:val="Header"/>
            <w:jc w:val="center"/>
          </w:pPr>
        </w:p>
      </w:tc>
      <w:tc>
        <w:tcPr>
          <w:tcW w:w="4855" w:type="dxa"/>
        </w:tcPr>
        <w:p w14:paraId="76537CE0" w14:textId="15E6537C" w:rsidR="4DCB37FD" w:rsidRDefault="4DCB37FD" w:rsidP="4DCB37FD">
          <w:pPr>
            <w:pStyle w:val="Header"/>
            <w:ind w:right="-115"/>
            <w:jc w:val="right"/>
          </w:pPr>
        </w:p>
      </w:tc>
    </w:tr>
  </w:tbl>
  <w:p w14:paraId="58AEA876" w14:textId="5DCF08E6" w:rsidR="4DCB37FD" w:rsidRDefault="4DCB37FD" w:rsidP="4DCB37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F77B35"/>
    <w:multiLevelType w:val="multilevel"/>
    <w:tmpl w:val="EBBAFD54"/>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2" w15:restartNumberingAfterBreak="0">
    <w:nsid w:val="06B615AB"/>
    <w:multiLevelType w:val="hybridMultilevel"/>
    <w:tmpl w:val="D56E903C"/>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4B5340"/>
    <w:multiLevelType w:val="multilevel"/>
    <w:tmpl w:val="6DAE298C"/>
    <w:lvl w:ilvl="0">
      <w:start w:val="9"/>
      <w:numFmt w:val="decimal"/>
      <w:lvlText w:val="%1."/>
      <w:lvlJc w:val="left"/>
      <w:pPr>
        <w:ind w:left="480" w:hanging="480"/>
      </w:pPr>
      <w:rPr>
        <w:rFonts w:hint="default"/>
      </w:rPr>
    </w:lvl>
    <w:lvl w:ilvl="1">
      <w:start w:val="27"/>
      <w:numFmt w:val="decimal"/>
      <w:lvlText w:val="%1.%2."/>
      <w:lvlJc w:val="left"/>
      <w:pPr>
        <w:ind w:left="622" w:hanging="480"/>
      </w:pPr>
      <w:rPr>
        <w:rFonts w:hint="default"/>
        <w:b w:val="0"/>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4" w15:restartNumberingAfterBreak="0">
    <w:nsid w:val="16404C70"/>
    <w:multiLevelType w:val="hybridMultilevel"/>
    <w:tmpl w:val="DAD80B26"/>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6561BA5"/>
    <w:multiLevelType w:val="hybridMultilevel"/>
    <w:tmpl w:val="5D7254C2"/>
    <w:lvl w:ilvl="0" w:tplc="0425000F">
      <w:start w:val="1"/>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19080EDC"/>
    <w:multiLevelType w:val="multilevel"/>
    <w:tmpl w:val="B264594E"/>
    <w:lvl w:ilvl="0">
      <w:start w:val="11"/>
      <w:numFmt w:val="decimal"/>
      <w:lvlText w:val="%1."/>
      <w:lvlJc w:val="left"/>
      <w:pPr>
        <w:ind w:left="480" w:hanging="480"/>
      </w:pPr>
      <w:rPr>
        <w:rFonts w:hint="default"/>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0691FFF"/>
    <w:multiLevelType w:val="hybridMultilevel"/>
    <w:tmpl w:val="82A2F428"/>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8"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3E707CBF"/>
    <w:multiLevelType w:val="hybridMultilevel"/>
    <w:tmpl w:val="0EBA3192"/>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CDA0AAF"/>
    <w:multiLevelType w:val="multilevel"/>
    <w:tmpl w:val="186E7E3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E2F2119"/>
    <w:multiLevelType w:val="multilevel"/>
    <w:tmpl w:val="042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13" w15:restartNumberingAfterBreak="0">
    <w:nsid w:val="64A25B9E"/>
    <w:multiLevelType w:val="multilevel"/>
    <w:tmpl w:val="14649324"/>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i w:val="0"/>
        <w:color w:val="auto"/>
      </w:rPr>
    </w:lvl>
    <w:lvl w:ilvl="2">
      <w:start w:val="1"/>
      <w:numFmt w:val="decimal"/>
      <w:isLgl/>
      <w:suff w:val="space"/>
      <w:lvlText w:val="%1.%2.%3."/>
      <w:lvlJc w:val="left"/>
      <w:pPr>
        <w:ind w:left="0" w:firstLine="0"/>
      </w:pPr>
      <w:rPr>
        <w:rFonts w:ascii="Times New Roman" w:hAnsi="Times New Roman" w:cs="Times New Roman" w:hint="default"/>
        <w:b/>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14" w15:restartNumberingAfterBreak="0">
    <w:nsid w:val="6B974EC7"/>
    <w:multiLevelType w:val="hybridMultilevel"/>
    <w:tmpl w:val="5D7254C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6DEA7489"/>
    <w:multiLevelType w:val="hybridMultilevel"/>
    <w:tmpl w:val="F116824E"/>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5A64042"/>
    <w:multiLevelType w:val="multilevel"/>
    <w:tmpl w:val="E45A09FA"/>
    <w:lvl w:ilvl="0">
      <w:start w:val="13"/>
      <w:numFmt w:val="decimal"/>
      <w:lvlText w:val="%1"/>
      <w:lvlJc w:val="left"/>
      <w:pPr>
        <w:ind w:left="600" w:hanging="600"/>
      </w:pPr>
      <w:rPr>
        <w:rFonts w:hint="default"/>
        <w:sz w:val="22"/>
      </w:rPr>
    </w:lvl>
    <w:lvl w:ilvl="1">
      <w:start w:val="1"/>
      <w:numFmt w:val="decimal"/>
      <w:lvlText w:val="%1.%2"/>
      <w:lvlJc w:val="left"/>
      <w:pPr>
        <w:ind w:left="600" w:hanging="60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17" w15:restartNumberingAfterBreak="0">
    <w:nsid w:val="7E6238FD"/>
    <w:multiLevelType w:val="multilevel"/>
    <w:tmpl w:val="6F84735C"/>
    <w:lvl w:ilvl="0">
      <w:start w:val="1"/>
      <w:numFmt w:val="decimal"/>
      <w:lvlText w:val="%1."/>
      <w:lvlJc w:val="left"/>
      <w:pPr>
        <w:tabs>
          <w:tab w:val="num" w:pos="561"/>
        </w:tabs>
        <w:ind w:left="0" w:firstLine="0"/>
      </w:pPr>
      <w:rPr>
        <w:rFonts w:hint="default"/>
        <w:b/>
      </w:rPr>
    </w:lvl>
    <w:lvl w:ilvl="1">
      <w:start w:val="1"/>
      <w:numFmt w:val="decimal"/>
      <w:lvlText w:val="%1.%2."/>
      <w:lvlJc w:val="left"/>
      <w:pPr>
        <w:tabs>
          <w:tab w:val="num" w:pos="561"/>
        </w:tabs>
        <w:ind w:left="0" w:firstLine="0"/>
      </w:pPr>
      <w:rPr>
        <w:rFonts w:hint="default"/>
        <w:b w:val="0"/>
        <w:color w:val="auto"/>
      </w:rPr>
    </w:lvl>
    <w:lvl w:ilvl="2">
      <w:start w:val="1"/>
      <w:numFmt w:val="decimal"/>
      <w:lvlText w:val="%1.%2.%3."/>
      <w:lvlJc w:val="left"/>
      <w:pPr>
        <w:tabs>
          <w:tab w:val="num" w:pos="561"/>
        </w:tabs>
        <w:ind w:left="0" w:firstLine="0"/>
      </w:pPr>
      <w:rPr>
        <w:rFonts w:hint="default"/>
      </w:rPr>
    </w:lvl>
    <w:lvl w:ilvl="3">
      <w:start w:val="1"/>
      <w:numFmt w:val="decimal"/>
      <w:lvlText w:val="4.%2.%3.%4."/>
      <w:lvlJc w:val="left"/>
      <w:pPr>
        <w:tabs>
          <w:tab w:val="num" w:pos="561"/>
        </w:tabs>
        <w:ind w:left="0" w:firstLine="0"/>
      </w:pPr>
      <w:rPr>
        <w:rFonts w:hint="default"/>
      </w:rPr>
    </w:lvl>
    <w:lvl w:ilvl="4">
      <w:start w:val="1"/>
      <w:numFmt w:val="decimal"/>
      <w:lvlText w:val="%1.%2.%3.%4.%5."/>
      <w:lvlJc w:val="left"/>
      <w:pPr>
        <w:tabs>
          <w:tab w:val="num" w:pos="561"/>
        </w:tabs>
        <w:ind w:left="0" w:firstLine="0"/>
      </w:pPr>
      <w:rPr>
        <w:rFonts w:hint="default"/>
      </w:rPr>
    </w:lvl>
    <w:lvl w:ilvl="5">
      <w:start w:val="1"/>
      <w:numFmt w:val="decimal"/>
      <w:lvlText w:val="%1.%2.%3.%4.%5.%6."/>
      <w:lvlJc w:val="left"/>
      <w:pPr>
        <w:tabs>
          <w:tab w:val="num" w:pos="561"/>
        </w:tabs>
        <w:ind w:left="0" w:firstLine="0"/>
      </w:pPr>
      <w:rPr>
        <w:rFonts w:hint="default"/>
      </w:rPr>
    </w:lvl>
    <w:lvl w:ilvl="6">
      <w:start w:val="1"/>
      <w:numFmt w:val="decimal"/>
      <w:lvlText w:val="%1.%2.%3.%4.%5.%6.%7."/>
      <w:lvlJc w:val="left"/>
      <w:pPr>
        <w:tabs>
          <w:tab w:val="num" w:pos="561"/>
        </w:tabs>
        <w:ind w:left="0" w:firstLine="0"/>
      </w:pPr>
      <w:rPr>
        <w:rFonts w:hint="default"/>
      </w:rPr>
    </w:lvl>
    <w:lvl w:ilvl="7">
      <w:start w:val="1"/>
      <w:numFmt w:val="decimal"/>
      <w:lvlText w:val="%1.%2.%3.%4.%5.%6.%7.%8."/>
      <w:lvlJc w:val="left"/>
      <w:pPr>
        <w:tabs>
          <w:tab w:val="num" w:pos="561"/>
        </w:tabs>
        <w:ind w:left="0" w:firstLine="0"/>
      </w:pPr>
      <w:rPr>
        <w:rFonts w:hint="default"/>
      </w:rPr>
    </w:lvl>
    <w:lvl w:ilvl="8">
      <w:start w:val="1"/>
      <w:numFmt w:val="decimal"/>
      <w:lvlText w:val="%1.%2.%3.%4.%5.%6.%7.%8.%9."/>
      <w:lvlJc w:val="left"/>
      <w:pPr>
        <w:tabs>
          <w:tab w:val="num" w:pos="561"/>
        </w:tabs>
        <w:ind w:left="0" w:firstLine="0"/>
      </w:pPr>
      <w:rPr>
        <w:rFonts w:hint="default"/>
      </w:rPr>
    </w:lvl>
  </w:abstractNum>
  <w:num w:numId="1" w16cid:durableId="609708420">
    <w:abstractNumId w:val="0"/>
  </w:num>
  <w:num w:numId="2" w16cid:durableId="2147119185">
    <w:abstractNumId w:val="2"/>
  </w:num>
  <w:num w:numId="3" w16cid:durableId="2127506002">
    <w:abstractNumId w:val="15"/>
  </w:num>
  <w:num w:numId="4" w16cid:durableId="1647200918">
    <w:abstractNumId w:val="9"/>
  </w:num>
  <w:num w:numId="5" w16cid:durableId="348725148">
    <w:abstractNumId w:val="4"/>
  </w:num>
  <w:num w:numId="6" w16cid:durableId="379061971">
    <w:abstractNumId w:val="17"/>
  </w:num>
  <w:num w:numId="7" w16cid:durableId="1079837239">
    <w:abstractNumId w:val="7"/>
  </w:num>
  <w:num w:numId="8" w16cid:durableId="16204567">
    <w:abstractNumId w:val="5"/>
  </w:num>
  <w:num w:numId="9" w16cid:durableId="1897158941">
    <w:abstractNumId w:val="14"/>
  </w:num>
  <w:num w:numId="10" w16cid:durableId="50429075">
    <w:abstractNumId w:val="6"/>
  </w:num>
  <w:num w:numId="11" w16cid:durableId="694427513">
    <w:abstractNumId w:val="1"/>
  </w:num>
  <w:num w:numId="12" w16cid:durableId="368067180">
    <w:abstractNumId w:val="16"/>
  </w:num>
  <w:num w:numId="13" w16cid:durableId="434599575">
    <w:abstractNumId w:val="12"/>
  </w:num>
  <w:num w:numId="14" w16cid:durableId="1403680019">
    <w:abstractNumId w:val="11"/>
  </w:num>
  <w:num w:numId="15" w16cid:durableId="1360593931">
    <w:abstractNumId w:val="13"/>
  </w:num>
  <w:num w:numId="16" w16cid:durableId="1113936068">
    <w:abstractNumId w:val="3"/>
  </w:num>
  <w:num w:numId="17" w16cid:durableId="300695749">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18" w16cid:durableId="1598292447">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19" w16cid:durableId="1810591082">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0" w16cid:durableId="196048638">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1" w16cid:durableId="532184839">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2" w16cid:durableId="1877110443">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3" w16cid:durableId="1566531543">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4" w16cid:durableId="1226527485">
    <w:abstractNumId w:val="10"/>
  </w:num>
  <w:num w:numId="25" w16cid:durableId="178141477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fi-FI" w:vendorID="64" w:dllVersion="0" w:nlCheck="1" w:checkStyle="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179C"/>
    <w:rsid w:val="00001BF1"/>
    <w:rsid w:val="00001D02"/>
    <w:rsid w:val="000029C3"/>
    <w:rsid w:val="00015800"/>
    <w:rsid w:val="00017DE1"/>
    <w:rsid w:val="00020749"/>
    <w:rsid w:val="00021F6E"/>
    <w:rsid w:val="000240A3"/>
    <w:rsid w:val="000246F1"/>
    <w:rsid w:val="00027105"/>
    <w:rsid w:val="00030613"/>
    <w:rsid w:val="00031AAB"/>
    <w:rsid w:val="000322DB"/>
    <w:rsid w:val="00032BD0"/>
    <w:rsid w:val="00033B91"/>
    <w:rsid w:val="00037B65"/>
    <w:rsid w:val="00045ED3"/>
    <w:rsid w:val="00050CAC"/>
    <w:rsid w:val="0005302B"/>
    <w:rsid w:val="0005787B"/>
    <w:rsid w:val="00061A71"/>
    <w:rsid w:val="0006209C"/>
    <w:rsid w:val="0006463F"/>
    <w:rsid w:val="00066FF2"/>
    <w:rsid w:val="00070741"/>
    <w:rsid w:val="00071A66"/>
    <w:rsid w:val="00072AEA"/>
    <w:rsid w:val="000744D9"/>
    <w:rsid w:val="00077D69"/>
    <w:rsid w:val="00084BF0"/>
    <w:rsid w:val="00086C79"/>
    <w:rsid w:val="00090535"/>
    <w:rsid w:val="00092FF0"/>
    <w:rsid w:val="000943FC"/>
    <w:rsid w:val="000A189F"/>
    <w:rsid w:val="000A2659"/>
    <w:rsid w:val="000A2929"/>
    <w:rsid w:val="000A3A7A"/>
    <w:rsid w:val="000A4249"/>
    <w:rsid w:val="000A6AB5"/>
    <w:rsid w:val="000B1EEA"/>
    <w:rsid w:val="000B2A37"/>
    <w:rsid w:val="000B66D4"/>
    <w:rsid w:val="000B7EDF"/>
    <w:rsid w:val="000C20C6"/>
    <w:rsid w:val="000C269B"/>
    <w:rsid w:val="000C27DE"/>
    <w:rsid w:val="000C3FB6"/>
    <w:rsid w:val="000D2853"/>
    <w:rsid w:val="000D2F8A"/>
    <w:rsid w:val="000D3E3B"/>
    <w:rsid w:val="000E0153"/>
    <w:rsid w:val="000E0EE7"/>
    <w:rsid w:val="000E190C"/>
    <w:rsid w:val="000E1EA5"/>
    <w:rsid w:val="000E5D93"/>
    <w:rsid w:val="000F1832"/>
    <w:rsid w:val="000F44E9"/>
    <w:rsid w:val="000F72EA"/>
    <w:rsid w:val="00100784"/>
    <w:rsid w:val="001018DB"/>
    <w:rsid w:val="00104559"/>
    <w:rsid w:val="001056FB"/>
    <w:rsid w:val="00107177"/>
    <w:rsid w:val="00110449"/>
    <w:rsid w:val="00111B8A"/>
    <w:rsid w:val="00111C52"/>
    <w:rsid w:val="0011310D"/>
    <w:rsid w:val="00116B77"/>
    <w:rsid w:val="00117108"/>
    <w:rsid w:val="001243AF"/>
    <w:rsid w:val="00124FC1"/>
    <w:rsid w:val="00126D79"/>
    <w:rsid w:val="00127017"/>
    <w:rsid w:val="0013615D"/>
    <w:rsid w:val="00137E8C"/>
    <w:rsid w:val="001435EC"/>
    <w:rsid w:val="0014693E"/>
    <w:rsid w:val="001506ED"/>
    <w:rsid w:val="00151120"/>
    <w:rsid w:val="001543B2"/>
    <w:rsid w:val="0016124B"/>
    <w:rsid w:val="00161BC0"/>
    <w:rsid w:val="001631ED"/>
    <w:rsid w:val="00170F05"/>
    <w:rsid w:val="0017206F"/>
    <w:rsid w:val="0017321B"/>
    <w:rsid w:val="00174C1A"/>
    <w:rsid w:val="00180340"/>
    <w:rsid w:val="001812C8"/>
    <w:rsid w:val="00182347"/>
    <w:rsid w:val="0018678E"/>
    <w:rsid w:val="00193388"/>
    <w:rsid w:val="001947E3"/>
    <w:rsid w:val="00196439"/>
    <w:rsid w:val="00197E25"/>
    <w:rsid w:val="001B25DC"/>
    <w:rsid w:val="001B3930"/>
    <w:rsid w:val="001B47AB"/>
    <w:rsid w:val="001B5005"/>
    <w:rsid w:val="001B60B7"/>
    <w:rsid w:val="001B64E5"/>
    <w:rsid w:val="001C0BE0"/>
    <w:rsid w:val="001C132D"/>
    <w:rsid w:val="001C1E7F"/>
    <w:rsid w:val="001C2AFF"/>
    <w:rsid w:val="001C5758"/>
    <w:rsid w:val="001C70DE"/>
    <w:rsid w:val="001C7229"/>
    <w:rsid w:val="001E27C0"/>
    <w:rsid w:val="001E3B2E"/>
    <w:rsid w:val="001E44D3"/>
    <w:rsid w:val="001E6307"/>
    <w:rsid w:val="001E6591"/>
    <w:rsid w:val="001E688C"/>
    <w:rsid w:val="001F171E"/>
    <w:rsid w:val="001F20CA"/>
    <w:rsid w:val="001F3AAF"/>
    <w:rsid w:val="001F7449"/>
    <w:rsid w:val="001F7D6D"/>
    <w:rsid w:val="00200BCB"/>
    <w:rsid w:val="00202B22"/>
    <w:rsid w:val="0020313F"/>
    <w:rsid w:val="002047D3"/>
    <w:rsid w:val="00204DEA"/>
    <w:rsid w:val="00207003"/>
    <w:rsid w:val="00207E78"/>
    <w:rsid w:val="002106F3"/>
    <w:rsid w:val="0021177D"/>
    <w:rsid w:val="00212093"/>
    <w:rsid w:val="00212AC7"/>
    <w:rsid w:val="00226253"/>
    <w:rsid w:val="00232A57"/>
    <w:rsid w:val="00232CF8"/>
    <w:rsid w:val="00233336"/>
    <w:rsid w:val="00234892"/>
    <w:rsid w:val="00237825"/>
    <w:rsid w:val="0024073C"/>
    <w:rsid w:val="00242229"/>
    <w:rsid w:val="0024402A"/>
    <w:rsid w:val="00246D78"/>
    <w:rsid w:val="00246FAE"/>
    <w:rsid w:val="00252B04"/>
    <w:rsid w:val="00253324"/>
    <w:rsid w:val="002623CD"/>
    <w:rsid w:val="00265062"/>
    <w:rsid w:val="00271843"/>
    <w:rsid w:val="0027285E"/>
    <w:rsid w:val="00272E25"/>
    <w:rsid w:val="00273CB3"/>
    <w:rsid w:val="00275107"/>
    <w:rsid w:val="002761F8"/>
    <w:rsid w:val="0027632F"/>
    <w:rsid w:val="002774B0"/>
    <w:rsid w:val="00277AC8"/>
    <w:rsid w:val="00280BE0"/>
    <w:rsid w:val="0028663C"/>
    <w:rsid w:val="00287732"/>
    <w:rsid w:val="00290232"/>
    <w:rsid w:val="0029123C"/>
    <w:rsid w:val="002931DD"/>
    <w:rsid w:val="00297700"/>
    <w:rsid w:val="00297FB0"/>
    <w:rsid w:val="002A413E"/>
    <w:rsid w:val="002A5CA5"/>
    <w:rsid w:val="002A7790"/>
    <w:rsid w:val="002B0623"/>
    <w:rsid w:val="002B6ED4"/>
    <w:rsid w:val="002B77B4"/>
    <w:rsid w:val="002B7B74"/>
    <w:rsid w:val="002C0727"/>
    <w:rsid w:val="002C205E"/>
    <w:rsid w:val="002C3937"/>
    <w:rsid w:val="002C4157"/>
    <w:rsid w:val="002D3F93"/>
    <w:rsid w:val="002D5CC7"/>
    <w:rsid w:val="002D5F6E"/>
    <w:rsid w:val="002E23F6"/>
    <w:rsid w:val="002E29CE"/>
    <w:rsid w:val="002E4695"/>
    <w:rsid w:val="002F1FC8"/>
    <w:rsid w:val="002F536E"/>
    <w:rsid w:val="002F6AF7"/>
    <w:rsid w:val="00313227"/>
    <w:rsid w:val="003143A9"/>
    <w:rsid w:val="00314CB7"/>
    <w:rsid w:val="003229BF"/>
    <w:rsid w:val="003254A5"/>
    <w:rsid w:val="003261AD"/>
    <w:rsid w:val="00327C6D"/>
    <w:rsid w:val="00331638"/>
    <w:rsid w:val="0033464D"/>
    <w:rsid w:val="003400F3"/>
    <w:rsid w:val="00341838"/>
    <w:rsid w:val="00341855"/>
    <w:rsid w:val="003443C7"/>
    <w:rsid w:val="00347386"/>
    <w:rsid w:val="0036242F"/>
    <w:rsid w:val="00363777"/>
    <w:rsid w:val="00364FA3"/>
    <w:rsid w:val="00370C2F"/>
    <w:rsid w:val="003745AA"/>
    <w:rsid w:val="003772A2"/>
    <w:rsid w:val="00377CD6"/>
    <w:rsid w:val="00381A67"/>
    <w:rsid w:val="00382895"/>
    <w:rsid w:val="00384988"/>
    <w:rsid w:val="00390C47"/>
    <w:rsid w:val="0039350D"/>
    <w:rsid w:val="003972AA"/>
    <w:rsid w:val="00397B60"/>
    <w:rsid w:val="003A54F8"/>
    <w:rsid w:val="003A71DB"/>
    <w:rsid w:val="003B024D"/>
    <w:rsid w:val="003B33BA"/>
    <w:rsid w:val="003B4D24"/>
    <w:rsid w:val="003B67DE"/>
    <w:rsid w:val="003C25C7"/>
    <w:rsid w:val="003C43B8"/>
    <w:rsid w:val="003D483E"/>
    <w:rsid w:val="003D54A3"/>
    <w:rsid w:val="003D749E"/>
    <w:rsid w:val="003E274D"/>
    <w:rsid w:val="003F19A0"/>
    <w:rsid w:val="003F1A91"/>
    <w:rsid w:val="003F2874"/>
    <w:rsid w:val="003F2E43"/>
    <w:rsid w:val="003F328D"/>
    <w:rsid w:val="003F67EC"/>
    <w:rsid w:val="004006AF"/>
    <w:rsid w:val="0040177D"/>
    <w:rsid w:val="00404A77"/>
    <w:rsid w:val="00406C5D"/>
    <w:rsid w:val="004075B2"/>
    <w:rsid w:val="004124C9"/>
    <w:rsid w:val="00412BBD"/>
    <w:rsid w:val="004235BE"/>
    <w:rsid w:val="00423883"/>
    <w:rsid w:val="00425EBC"/>
    <w:rsid w:val="004315BF"/>
    <w:rsid w:val="00437A2A"/>
    <w:rsid w:val="004421DC"/>
    <w:rsid w:val="00442D08"/>
    <w:rsid w:val="00443673"/>
    <w:rsid w:val="00443841"/>
    <w:rsid w:val="0044525C"/>
    <w:rsid w:val="00450B49"/>
    <w:rsid w:val="004512C3"/>
    <w:rsid w:val="00451528"/>
    <w:rsid w:val="00453107"/>
    <w:rsid w:val="00455950"/>
    <w:rsid w:val="0045733A"/>
    <w:rsid w:val="004606B3"/>
    <w:rsid w:val="00460A5F"/>
    <w:rsid w:val="0046353D"/>
    <w:rsid w:val="0046391B"/>
    <w:rsid w:val="00465304"/>
    <w:rsid w:val="00466583"/>
    <w:rsid w:val="00467F33"/>
    <w:rsid w:val="00474106"/>
    <w:rsid w:val="00476F5F"/>
    <w:rsid w:val="00477223"/>
    <w:rsid w:val="00477D81"/>
    <w:rsid w:val="00481793"/>
    <w:rsid w:val="00484484"/>
    <w:rsid w:val="004A03F9"/>
    <w:rsid w:val="004A40DE"/>
    <w:rsid w:val="004A4BC8"/>
    <w:rsid w:val="004A76F5"/>
    <w:rsid w:val="004B5CC6"/>
    <w:rsid w:val="004B6346"/>
    <w:rsid w:val="004C46DA"/>
    <w:rsid w:val="004C49EE"/>
    <w:rsid w:val="004C5711"/>
    <w:rsid w:val="004D700F"/>
    <w:rsid w:val="004D78ED"/>
    <w:rsid w:val="004D7C55"/>
    <w:rsid w:val="004E30BD"/>
    <w:rsid w:val="004E7F6B"/>
    <w:rsid w:val="004E7F7A"/>
    <w:rsid w:val="00500D83"/>
    <w:rsid w:val="00500E35"/>
    <w:rsid w:val="005015DB"/>
    <w:rsid w:val="005074E6"/>
    <w:rsid w:val="0051327D"/>
    <w:rsid w:val="005153F3"/>
    <w:rsid w:val="00515D65"/>
    <w:rsid w:val="005174FB"/>
    <w:rsid w:val="005242E7"/>
    <w:rsid w:val="00526A08"/>
    <w:rsid w:val="005307F9"/>
    <w:rsid w:val="0053120C"/>
    <w:rsid w:val="00535E26"/>
    <w:rsid w:val="005400D0"/>
    <w:rsid w:val="005406A4"/>
    <w:rsid w:val="0054493B"/>
    <w:rsid w:val="00547363"/>
    <w:rsid w:val="00561EC8"/>
    <w:rsid w:val="0056223B"/>
    <w:rsid w:val="00563F13"/>
    <w:rsid w:val="00566D4E"/>
    <w:rsid w:val="00567804"/>
    <w:rsid w:val="0057196D"/>
    <w:rsid w:val="00576436"/>
    <w:rsid w:val="005773AF"/>
    <w:rsid w:val="00580E33"/>
    <w:rsid w:val="00580EDE"/>
    <w:rsid w:val="00585475"/>
    <w:rsid w:val="00591B80"/>
    <w:rsid w:val="005926CB"/>
    <w:rsid w:val="0059662D"/>
    <w:rsid w:val="005A2FB5"/>
    <w:rsid w:val="005A421F"/>
    <w:rsid w:val="005A5F2E"/>
    <w:rsid w:val="005A69C4"/>
    <w:rsid w:val="005B179C"/>
    <w:rsid w:val="005B2B83"/>
    <w:rsid w:val="005B55D6"/>
    <w:rsid w:val="005B7A91"/>
    <w:rsid w:val="005C3E4D"/>
    <w:rsid w:val="005C68FA"/>
    <w:rsid w:val="005C69CA"/>
    <w:rsid w:val="005D53BF"/>
    <w:rsid w:val="005D682B"/>
    <w:rsid w:val="005E3508"/>
    <w:rsid w:val="005E4E1D"/>
    <w:rsid w:val="005E768F"/>
    <w:rsid w:val="005F764C"/>
    <w:rsid w:val="005F7E64"/>
    <w:rsid w:val="00600921"/>
    <w:rsid w:val="006023BB"/>
    <w:rsid w:val="006070CC"/>
    <w:rsid w:val="006146D8"/>
    <w:rsid w:val="00616640"/>
    <w:rsid w:val="0061784C"/>
    <w:rsid w:val="0062005D"/>
    <w:rsid w:val="00627210"/>
    <w:rsid w:val="00630137"/>
    <w:rsid w:val="006304C3"/>
    <w:rsid w:val="00640C11"/>
    <w:rsid w:val="006435A7"/>
    <w:rsid w:val="00645E62"/>
    <w:rsid w:val="006575F2"/>
    <w:rsid w:val="00660317"/>
    <w:rsid w:val="00662DD5"/>
    <w:rsid w:val="00670E79"/>
    <w:rsid w:val="006754F6"/>
    <w:rsid w:val="00676908"/>
    <w:rsid w:val="00680B8E"/>
    <w:rsid w:val="00681E82"/>
    <w:rsid w:val="00685392"/>
    <w:rsid w:val="006939F3"/>
    <w:rsid w:val="00694722"/>
    <w:rsid w:val="00696B82"/>
    <w:rsid w:val="0069733D"/>
    <w:rsid w:val="006A0568"/>
    <w:rsid w:val="006A5A66"/>
    <w:rsid w:val="006A5AF8"/>
    <w:rsid w:val="006A74ED"/>
    <w:rsid w:val="006B0D6A"/>
    <w:rsid w:val="006B1BAA"/>
    <w:rsid w:val="006B25B4"/>
    <w:rsid w:val="006B4646"/>
    <w:rsid w:val="006B7817"/>
    <w:rsid w:val="006B7AFC"/>
    <w:rsid w:val="006C204C"/>
    <w:rsid w:val="006C3E1F"/>
    <w:rsid w:val="006C6309"/>
    <w:rsid w:val="006C735A"/>
    <w:rsid w:val="006D0057"/>
    <w:rsid w:val="006D356A"/>
    <w:rsid w:val="006E0AAE"/>
    <w:rsid w:val="006E2BF5"/>
    <w:rsid w:val="006F0A3C"/>
    <w:rsid w:val="006F19BA"/>
    <w:rsid w:val="006F2CF3"/>
    <w:rsid w:val="006F3666"/>
    <w:rsid w:val="006F5434"/>
    <w:rsid w:val="006F6109"/>
    <w:rsid w:val="00700F4E"/>
    <w:rsid w:val="00701290"/>
    <w:rsid w:val="00711742"/>
    <w:rsid w:val="00711BB5"/>
    <w:rsid w:val="00712E20"/>
    <w:rsid w:val="00715AAE"/>
    <w:rsid w:val="0071684C"/>
    <w:rsid w:val="00717484"/>
    <w:rsid w:val="00731B52"/>
    <w:rsid w:val="00732EEC"/>
    <w:rsid w:val="00733666"/>
    <w:rsid w:val="007355E7"/>
    <w:rsid w:val="00743B90"/>
    <w:rsid w:val="00746B33"/>
    <w:rsid w:val="00751BE7"/>
    <w:rsid w:val="00751F7C"/>
    <w:rsid w:val="00753C6A"/>
    <w:rsid w:val="007712A2"/>
    <w:rsid w:val="00772DCC"/>
    <w:rsid w:val="00774548"/>
    <w:rsid w:val="00776C4D"/>
    <w:rsid w:val="00781273"/>
    <w:rsid w:val="00790508"/>
    <w:rsid w:val="00791343"/>
    <w:rsid w:val="00792B32"/>
    <w:rsid w:val="00795BA0"/>
    <w:rsid w:val="007A25D9"/>
    <w:rsid w:val="007B158D"/>
    <w:rsid w:val="007B28FB"/>
    <w:rsid w:val="007B6AA6"/>
    <w:rsid w:val="007B70C6"/>
    <w:rsid w:val="007C0A91"/>
    <w:rsid w:val="007C1282"/>
    <w:rsid w:val="007C43F4"/>
    <w:rsid w:val="007C4B9F"/>
    <w:rsid w:val="007D6392"/>
    <w:rsid w:val="007D72A1"/>
    <w:rsid w:val="007E0DA1"/>
    <w:rsid w:val="007E115D"/>
    <w:rsid w:val="007E1830"/>
    <w:rsid w:val="007E3018"/>
    <w:rsid w:val="007F4D19"/>
    <w:rsid w:val="007F6905"/>
    <w:rsid w:val="00800905"/>
    <w:rsid w:val="0080284A"/>
    <w:rsid w:val="00807197"/>
    <w:rsid w:val="0080794B"/>
    <w:rsid w:val="00813E7E"/>
    <w:rsid w:val="00823AE8"/>
    <w:rsid w:val="00832CD5"/>
    <w:rsid w:val="00832EA1"/>
    <w:rsid w:val="00840316"/>
    <w:rsid w:val="00842384"/>
    <w:rsid w:val="00851016"/>
    <w:rsid w:val="00856AC9"/>
    <w:rsid w:val="00863388"/>
    <w:rsid w:val="00863EB8"/>
    <w:rsid w:val="0086462F"/>
    <w:rsid w:val="00872310"/>
    <w:rsid w:val="00872953"/>
    <w:rsid w:val="00873E29"/>
    <w:rsid w:val="00874D93"/>
    <w:rsid w:val="00875947"/>
    <w:rsid w:val="0088329D"/>
    <w:rsid w:val="00894FA2"/>
    <w:rsid w:val="00895C5D"/>
    <w:rsid w:val="008A0D0C"/>
    <w:rsid w:val="008A1108"/>
    <w:rsid w:val="008A42E3"/>
    <w:rsid w:val="008A4ED4"/>
    <w:rsid w:val="008B2907"/>
    <w:rsid w:val="008B3AB5"/>
    <w:rsid w:val="008B3D60"/>
    <w:rsid w:val="008B4FBA"/>
    <w:rsid w:val="008B61A7"/>
    <w:rsid w:val="008C1120"/>
    <w:rsid w:val="008C2306"/>
    <w:rsid w:val="008C3606"/>
    <w:rsid w:val="008C3925"/>
    <w:rsid w:val="008D1EEF"/>
    <w:rsid w:val="008D6936"/>
    <w:rsid w:val="008D6EF2"/>
    <w:rsid w:val="008D7197"/>
    <w:rsid w:val="008D74C6"/>
    <w:rsid w:val="008E0573"/>
    <w:rsid w:val="008E3D2F"/>
    <w:rsid w:val="008F1C97"/>
    <w:rsid w:val="008F1E3B"/>
    <w:rsid w:val="008F3A01"/>
    <w:rsid w:val="008F6551"/>
    <w:rsid w:val="0090622B"/>
    <w:rsid w:val="009105FC"/>
    <w:rsid w:val="00910C83"/>
    <w:rsid w:val="00911D50"/>
    <w:rsid w:val="00912AE5"/>
    <w:rsid w:val="009233F7"/>
    <w:rsid w:val="00924D4D"/>
    <w:rsid w:val="00925B5B"/>
    <w:rsid w:val="00926D61"/>
    <w:rsid w:val="009307BA"/>
    <w:rsid w:val="00931CCD"/>
    <w:rsid w:val="00943794"/>
    <w:rsid w:val="00944122"/>
    <w:rsid w:val="00945E19"/>
    <w:rsid w:val="00947E4A"/>
    <w:rsid w:val="0095323D"/>
    <w:rsid w:val="00954F7C"/>
    <w:rsid w:val="00956195"/>
    <w:rsid w:val="00962707"/>
    <w:rsid w:val="00964915"/>
    <w:rsid w:val="00965B52"/>
    <w:rsid w:val="009707E2"/>
    <w:rsid w:val="00973074"/>
    <w:rsid w:val="00977525"/>
    <w:rsid w:val="00982E65"/>
    <w:rsid w:val="00983CDE"/>
    <w:rsid w:val="0098660D"/>
    <w:rsid w:val="00986E16"/>
    <w:rsid w:val="00987699"/>
    <w:rsid w:val="009905C8"/>
    <w:rsid w:val="009912C5"/>
    <w:rsid w:val="009960AE"/>
    <w:rsid w:val="0099705A"/>
    <w:rsid w:val="009A034C"/>
    <w:rsid w:val="009B101B"/>
    <w:rsid w:val="009B2040"/>
    <w:rsid w:val="009B462C"/>
    <w:rsid w:val="009B4B60"/>
    <w:rsid w:val="009C62F1"/>
    <w:rsid w:val="009D143D"/>
    <w:rsid w:val="009D1E2A"/>
    <w:rsid w:val="009D2670"/>
    <w:rsid w:val="009D6152"/>
    <w:rsid w:val="009D62D1"/>
    <w:rsid w:val="009D7B08"/>
    <w:rsid w:val="009E2B56"/>
    <w:rsid w:val="009E77E6"/>
    <w:rsid w:val="009F3E7B"/>
    <w:rsid w:val="009F6252"/>
    <w:rsid w:val="00A00893"/>
    <w:rsid w:val="00A024A7"/>
    <w:rsid w:val="00A04FEB"/>
    <w:rsid w:val="00A06F0E"/>
    <w:rsid w:val="00A117E4"/>
    <w:rsid w:val="00A16D91"/>
    <w:rsid w:val="00A23DCB"/>
    <w:rsid w:val="00A3212B"/>
    <w:rsid w:val="00A34C2E"/>
    <w:rsid w:val="00A420C1"/>
    <w:rsid w:val="00A434A6"/>
    <w:rsid w:val="00A43663"/>
    <w:rsid w:val="00A438E0"/>
    <w:rsid w:val="00A45FB0"/>
    <w:rsid w:val="00A52D80"/>
    <w:rsid w:val="00A53391"/>
    <w:rsid w:val="00A60118"/>
    <w:rsid w:val="00A62419"/>
    <w:rsid w:val="00A62A93"/>
    <w:rsid w:val="00A64A9E"/>
    <w:rsid w:val="00A65A44"/>
    <w:rsid w:val="00A65A7A"/>
    <w:rsid w:val="00A6639F"/>
    <w:rsid w:val="00A71F55"/>
    <w:rsid w:val="00A752C0"/>
    <w:rsid w:val="00A817B1"/>
    <w:rsid w:val="00A83BD4"/>
    <w:rsid w:val="00A871CC"/>
    <w:rsid w:val="00A922B3"/>
    <w:rsid w:val="00A9542A"/>
    <w:rsid w:val="00AA3B12"/>
    <w:rsid w:val="00AA5027"/>
    <w:rsid w:val="00AB7873"/>
    <w:rsid w:val="00AC7AF0"/>
    <w:rsid w:val="00AD5F0D"/>
    <w:rsid w:val="00AD76B6"/>
    <w:rsid w:val="00AF04D9"/>
    <w:rsid w:val="00AF14A9"/>
    <w:rsid w:val="00AF474F"/>
    <w:rsid w:val="00AF4BA7"/>
    <w:rsid w:val="00AF4C6A"/>
    <w:rsid w:val="00B00F47"/>
    <w:rsid w:val="00B031AF"/>
    <w:rsid w:val="00B0373B"/>
    <w:rsid w:val="00B10086"/>
    <w:rsid w:val="00B10CB2"/>
    <w:rsid w:val="00B133F5"/>
    <w:rsid w:val="00B16D41"/>
    <w:rsid w:val="00B23973"/>
    <w:rsid w:val="00B26ED7"/>
    <w:rsid w:val="00B277A3"/>
    <w:rsid w:val="00B326EE"/>
    <w:rsid w:val="00B346ED"/>
    <w:rsid w:val="00B347DB"/>
    <w:rsid w:val="00B373A0"/>
    <w:rsid w:val="00B4057E"/>
    <w:rsid w:val="00B4371B"/>
    <w:rsid w:val="00B46B2A"/>
    <w:rsid w:val="00B52D80"/>
    <w:rsid w:val="00B75914"/>
    <w:rsid w:val="00B76298"/>
    <w:rsid w:val="00B80B7F"/>
    <w:rsid w:val="00B80D8D"/>
    <w:rsid w:val="00B82AAF"/>
    <w:rsid w:val="00B83961"/>
    <w:rsid w:val="00B83F54"/>
    <w:rsid w:val="00B85B19"/>
    <w:rsid w:val="00B87B4B"/>
    <w:rsid w:val="00B87CE0"/>
    <w:rsid w:val="00B92CC2"/>
    <w:rsid w:val="00B93DA5"/>
    <w:rsid w:val="00B959E1"/>
    <w:rsid w:val="00B96C16"/>
    <w:rsid w:val="00B97DDC"/>
    <w:rsid w:val="00BA1060"/>
    <w:rsid w:val="00BB0797"/>
    <w:rsid w:val="00BB2195"/>
    <w:rsid w:val="00BB2512"/>
    <w:rsid w:val="00BB554F"/>
    <w:rsid w:val="00BB7E7A"/>
    <w:rsid w:val="00BC23E3"/>
    <w:rsid w:val="00BC3FB1"/>
    <w:rsid w:val="00BD3041"/>
    <w:rsid w:val="00BD39DE"/>
    <w:rsid w:val="00BD4491"/>
    <w:rsid w:val="00BD490E"/>
    <w:rsid w:val="00BD5E51"/>
    <w:rsid w:val="00BE289B"/>
    <w:rsid w:val="00BE291E"/>
    <w:rsid w:val="00BE53DA"/>
    <w:rsid w:val="00BF4FD2"/>
    <w:rsid w:val="00C02722"/>
    <w:rsid w:val="00C03C72"/>
    <w:rsid w:val="00C05756"/>
    <w:rsid w:val="00C10A80"/>
    <w:rsid w:val="00C129CB"/>
    <w:rsid w:val="00C15654"/>
    <w:rsid w:val="00C158C7"/>
    <w:rsid w:val="00C208C0"/>
    <w:rsid w:val="00C21C8E"/>
    <w:rsid w:val="00C23330"/>
    <w:rsid w:val="00C233DA"/>
    <w:rsid w:val="00C30374"/>
    <w:rsid w:val="00C3342A"/>
    <w:rsid w:val="00C34C0E"/>
    <w:rsid w:val="00C35B59"/>
    <w:rsid w:val="00C42257"/>
    <w:rsid w:val="00C426DB"/>
    <w:rsid w:val="00C4384B"/>
    <w:rsid w:val="00C45591"/>
    <w:rsid w:val="00C53C6D"/>
    <w:rsid w:val="00C60B4A"/>
    <w:rsid w:val="00C61473"/>
    <w:rsid w:val="00C62C4D"/>
    <w:rsid w:val="00C658FA"/>
    <w:rsid w:val="00C67586"/>
    <w:rsid w:val="00C678FA"/>
    <w:rsid w:val="00C67D96"/>
    <w:rsid w:val="00C70A0F"/>
    <w:rsid w:val="00C725A6"/>
    <w:rsid w:val="00C76AE9"/>
    <w:rsid w:val="00C76D26"/>
    <w:rsid w:val="00C808F4"/>
    <w:rsid w:val="00C822F1"/>
    <w:rsid w:val="00C83572"/>
    <w:rsid w:val="00C949D3"/>
    <w:rsid w:val="00C94EC1"/>
    <w:rsid w:val="00C9507D"/>
    <w:rsid w:val="00C976F6"/>
    <w:rsid w:val="00CA1360"/>
    <w:rsid w:val="00CA1D8A"/>
    <w:rsid w:val="00CA56A1"/>
    <w:rsid w:val="00CA7770"/>
    <w:rsid w:val="00CB0244"/>
    <w:rsid w:val="00CB17AA"/>
    <w:rsid w:val="00CB2362"/>
    <w:rsid w:val="00CB3A0F"/>
    <w:rsid w:val="00CB3FDE"/>
    <w:rsid w:val="00CB79F7"/>
    <w:rsid w:val="00CC0BA1"/>
    <w:rsid w:val="00CC6D12"/>
    <w:rsid w:val="00CD1D8D"/>
    <w:rsid w:val="00CD2FF6"/>
    <w:rsid w:val="00CD3528"/>
    <w:rsid w:val="00CD6383"/>
    <w:rsid w:val="00CD78D0"/>
    <w:rsid w:val="00CD7E96"/>
    <w:rsid w:val="00CE0025"/>
    <w:rsid w:val="00CE0870"/>
    <w:rsid w:val="00CE0DD5"/>
    <w:rsid w:val="00CE19CA"/>
    <w:rsid w:val="00CE3055"/>
    <w:rsid w:val="00CF0116"/>
    <w:rsid w:val="00CF4FAC"/>
    <w:rsid w:val="00CF7111"/>
    <w:rsid w:val="00D05067"/>
    <w:rsid w:val="00D06071"/>
    <w:rsid w:val="00D06960"/>
    <w:rsid w:val="00D07EB1"/>
    <w:rsid w:val="00D120A8"/>
    <w:rsid w:val="00D12BA4"/>
    <w:rsid w:val="00D1692E"/>
    <w:rsid w:val="00D20E96"/>
    <w:rsid w:val="00D21BC9"/>
    <w:rsid w:val="00D21D5D"/>
    <w:rsid w:val="00D22D13"/>
    <w:rsid w:val="00D26B3F"/>
    <w:rsid w:val="00D3076A"/>
    <w:rsid w:val="00D32530"/>
    <w:rsid w:val="00D32905"/>
    <w:rsid w:val="00D43682"/>
    <w:rsid w:val="00D44F38"/>
    <w:rsid w:val="00D45B61"/>
    <w:rsid w:val="00D549F9"/>
    <w:rsid w:val="00D54BA4"/>
    <w:rsid w:val="00D5763C"/>
    <w:rsid w:val="00D57B40"/>
    <w:rsid w:val="00D73EBA"/>
    <w:rsid w:val="00D73FD8"/>
    <w:rsid w:val="00D747D5"/>
    <w:rsid w:val="00D74CD4"/>
    <w:rsid w:val="00D75122"/>
    <w:rsid w:val="00D76704"/>
    <w:rsid w:val="00D77821"/>
    <w:rsid w:val="00D83D75"/>
    <w:rsid w:val="00D847C8"/>
    <w:rsid w:val="00D85970"/>
    <w:rsid w:val="00D92BA9"/>
    <w:rsid w:val="00D935BE"/>
    <w:rsid w:val="00D96A35"/>
    <w:rsid w:val="00DA09A4"/>
    <w:rsid w:val="00DA1BAD"/>
    <w:rsid w:val="00DA422B"/>
    <w:rsid w:val="00DA5846"/>
    <w:rsid w:val="00DA607A"/>
    <w:rsid w:val="00DA74C4"/>
    <w:rsid w:val="00DB3099"/>
    <w:rsid w:val="00DB49E6"/>
    <w:rsid w:val="00DB5B01"/>
    <w:rsid w:val="00DB6165"/>
    <w:rsid w:val="00DB7454"/>
    <w:rsid w:val="00DC215B"/>
    <w:rsid w:val="00DC4728"/>
    <w:rsid w:val="00DC5CB3"/>
    <w:rsid w:val="00DC65AB"/>
    <w:rsid w:val="00DC779C"/>
    <w:rsid w:val="00DC7C74"/>
    <w:rsid w:val="00DD2065"/>
    <w:rsid w:val="00DD2FAB"/>
    <w:rsid w:val="00DD343C"/>
    <w:rsid w:val="00DE2EBC"/>
    <w:rsid w:val="00DE3A38"/>
    <w:rsid w:val="00DE46DB"/>
    <w:rsid w:val="00DE7C0C"/>
    <w:rsid w:val="00DF12BD"/>
    <w:rsid w:val="00DF54BF"/>
    <w:rsid w:val="00DF5E6F"/>
    <w:rsid w:val="00DF7327"/>
    <w:rsid w:val="00E008B1"/>
    <w:rsid w:val="00E116D3"/>
    <w:rsid w:val="00E30356"/>
    <w:rsid w:val="00E30C6F"/>
    <w:rsid w:val="00E338D3"/>
    <w:rsid w:val="00E34115"/>
    <w:rsid w:val="00E3618B"/>
    <w:rsid w:val="00E4344B"/>
    <w:rsid w:val="00E4443C"/>
    <w:rsid w:val="00E50CE3"/>
    <w:rsid w:val="00E52330"/>
    <w:rsid w:val="00E62294"/>
    <w:rsid w:val="00E63FC1"/>
    <w:rsid w:val="00E66899"/>
    <w:rsid w:val="00E709F2"/>
    <w:rsid w:val="00E7259F"/>
    <w:rsid w:val="00E7332A"/>
    <w:rsid w:val="00E76CC3"/>
    <w:rsid w:val="00E819F8"/>
    <w:rsid w:val="00E82EE7"/>
    <w:rsid w:val="00E83880"/>
    <w:rsid w:val="00E857AA"/>
    <w:rsid w:val="00E9312A"/>
    <w:rsid w:val="00E95358"/>
    <w:rsid w:val="00E9A43D"/>
    <w:rsid w:val="00EB00B1"/>
    <w:rsid w:val="00EB0FEA"/>
    <w:rsid w:val="00EB2315"/>
    <w:rsid w:val="00EB5672"/>
    <w:rsid w:val="00EC012D"/>
    <w:rsid w:val="00EC312B"/>
    <w:rsid w:val="00EC3384"/>
    <w:rsid w:val="00EC4AD5"/>
    <w:rsid w:val="00EC4ECC"/>
    <w:rsid w:val="00EC55C0"/>
    <w:rsid w:val="00EC5BBA"/>
    <w:rsid w:val="00ED075E"/>
    <w:rsid w:val="00ED1905"/>
    <w:rsid w:val="00ED23CE"/>
    <w:rsid w:val="00ED248D"/>
    <w:rsid w:val="00ED37FF"/>
    <w:rsid w:val="00ED78FB"/>
    <w:rsid w:val="00EE1F61"/>
    <w:rsid w:val="00EE2CDF"/>
    <w:rsid w:val="00EE3FC2"/>
    <w:rsid w:val="00EF216E"/>
    <w:rsid w:val="00EF26BE"/>
    <w:rsid w:val="00EF6FDB"/>
    <w:rsid w:val="00EF7D2B"/>
    <w:rsid w:val="00F00463"/>
    <w:rsid w:val="00F02B66"/>
    <w:rsid w:val="00F04320"/>
    <w:rsid w:val="00F043F6"/>
    <w:rsid w:val="00F062EE"/>
    <w:rsid w:val="00F072D7"/>
    <w:rsid w:val="00F10F69"/>
    <w:rsid w:val="00F11372"/>
    <w:rsid w:val="00F144FE"/>
    <w:rsid w:val="00F15211"/>
    <w:rsid w:val="00F178E8"/>
    <w:rsid w:val="00F17F86"/>
    <w:rsid w:val="00F25935"/>
    <w:rsid w:val="00F32E98"/>
    <w:rsid w:val="00F4066B"/>
    <w:rsid w:val="00F44237"/>
    <w:rsid w:val="00F44575"/>
    <w:rsid w:val="00F471B0"/>
    <w:rsid w:val="00F50102"/>
    <w:rsid w:val="00F573DA"/>
    <w:rsid w:val="00F612E1"/>
    <w:rsid w:val="00F6403F"/>
    <w:rsid w:val="00F701BB"/>
    <w:rsid w:val="00F77B87"/>
    <w:rsid w:val="00F8323A"/>
    <w:rsid w:val="00F83838"/>
    <w:rsid w:val="00F83D14"/>
    <w:rsid w:val="00F90BA3"/>
    <w:rsid w:val="00F93EA6"/>
    <w:rsid w:val="00F97785"/>
    <w:rsid w:val="00FA1C9B"/>
    <w:rsid w:val="00FA6BC2"/>
    <w:rsid w:val="00FA7248"/>
    <w:rsid w:val="00FC6CD2"/>
    <w:rsid w:val="00FD1130"/>
    <w:rsid w:val="00FD45AD"/>
    <w:rsid w:val="00FE4552"/>
    <w:rsid w:val="00FE77F2"/>
    <w:rsid w:val="00FF5BF5"/>
    <w:rsid w:val="00FF60C8"/>
    <w:rsid w:val="00FF7316"/>
    <w:rsid w:val="00FF7F93"/>
    <w:rsid w:val="01B6F95E"/>
    <w:rsid w:val="0277F1C8"/>
    <w:rsid w:val="03C269A1"/>
    <w:rsid w:val="03EA5756"/>
    <w:rsid w:val="0499473C"/>
    <w:rsid w:val="07A3D46D"/>
    <w:rsid w:val="0881EB17"/>
    <w:rsid w:val="0A57645A"/>
    <w:rsid w:val="0B721AA7"/>
    <w:rsid w:val="0BA69865"/>
    <w:rsid w:val="0BCD5443"/>
    <w:rsid w:val="0C528190"/>
    <w:rsid w:val="0C8F9E1F"/>
    <w:rsid w:val="0E4EFC48"/>
    <w:rsid w:val="0F7F3C82"/>
    <w:rsid w:val="10EBA1EC"/>
    <w:rsid w:val="11488187"/>
    <w:rsid w:val="11AEAC65"/>
    <w:rsid w:val="126A47BB"/>
    <w:rsid w:val="137FAD6E"/>
    <w:rsid w:val="143F8CBF"/>
    <w:rsid w:val="14994AA6"/>
    <w:rsid w:val="17870CD9"/>
    <w:rsid w:val="17D0EB68"/>
    <w:rsid w:val="183424E9"/>
    <w:rsid w:val="18C4AE5B"/>
    <w:rsid w:val="19406C39"/>
    <w:rsid w:val="1997488E"/>
    <w:rsid w:val="1A436BC1"/>
    <w:rsid w:val="1B2E958E"/>
    <w:rsid w:val="1B33E8DA"/>
    <w:rsid w:val="1BD1D72A"/>
    <w:rsid w:val="1C797F47"/>
    <w:rsid w:val="1D981F7E"/>
    <w:rsid w:val="1E52BA77"/>
    <w:rsid w:val="1E7D0AAD"/>
    <w:rsid w:val="21127CA6"/>
    <w:rsid w:val="2222E5A5"/>
    <w:rsid w:val="22934AD0"/>
    <w:rsid w:val="22CF8AC4"/>
    <w:rsid w:val="249E3399"/>
    <w:rsid w:val="25CCDD76"/>
    <w:rsid w:val="26C14F72"/>
    <w:rsid w:val="27D5D45B"/>
    <w:rsid w:val="28E77D68"/>
    <w:rsid w:val="2B41FCBA"/>
    <w:rsid w:val="2D01DC33"/>
    <w:rsid w:val="2D5847C3"/>
    <w:rsid w:val="2E356151"/>
    <w:rsid w:val="2E81D170"/>
    <w:rsid w:val="2ED4A675"/>
    <w:rsid w:val="2F49FDF7"/>
    <w:rsid w:val="3008DBFC"/>
    <w:rsid w:val="31760AD3"/>
    <w:rsid w:val="31D6A1F7"/>
    <w:rsid w:val="329BCAD0"/>
    <w:rsid w:val="36356EB8"/>
    <w:rsid w:val="3712CACD"/>
    <w:rsid w:val="371428A7"/>
    <w:rsid w:val="3743EAB7"/>
    <w:rsid w:val="3788C872"/>
    <w:rsid w:val="394850FB"/>
    <w:rsid w:val="39C5F752"/>
    <w:rsid w:val="3A0F5884"/>
    <w:rsid w:val="3A8FDE92"/>
    <w:rsid w:val="3C175BDA"/>
    <w:rsid w:val="3C7C5621"/>
    <w:rsid w:val="4074B444"/>
    <w:rsid w:val="40B24257"/>
    <w:rsid w:val="43EB7C83"/>
    <w:rsid w:val="449AE2A8"/>
    <w:rsid w:val="44F51ACF"/>
    <w:rsid w:val="461C51BF"/>
    <w:rsid w:val="47C6A8C4"/>
    <w:rsid w:val="485446D0"/>
    <w:rsid w:val="48C89873"/>
    <w:rsid w:val="49280965"/>
    <w:rsid w:val="4930D4FF"/>
    <w:rsid w:val="4C48C8AA"/>
    <w:rsid w:val="4C8F8CCB"/>
    <w:rsid w:val="4DCB37FD"/>
    <w:rsid w:val="4F4BF809"/>
    <w:rsid w:val="4FCD421C"/>
    <w:rsid w:val="4FDE0F4B"/>
    <w:rsid w:val="50FE2328"/>
    <w:rsid w:val="510927C5"/>
    <w:rsid w:val="51C01DC2"/>
    <w:rsid w:val="529BD687"/>
    <w:rsid w:val="550B5891"/>
    <w:rsid w:val="554BCCE1"/>
    <w:rsid w:val="557A0196"/>
    <w:rsid w:val="56CAE1C7"/>
    <w:rsid w:val="584ACCE1"/>
    <w:rsid w:val="5894FA76"/>
    <w:rsid w:val="59F6C8B8"/>
    <w:rsid w:val="5A42A8B2"/>
    <w:rsid w:val="5D133280"/>
    <w:rsid w:val="5DD8AF4C"/>
    <w:rsid w:val="5E997E79"/>
    <w:rsid w:val="5F0E62AD"/>
    <w:rsid w:val="5F2BA0ED"/>
    <w:rsid w:val="602CCEB5"/>
    <w:rsid w:val="60669256"/>
    <w:rsid w:val="60BB621D"/>
    <w:rsid w:val="61347E6B"/>
    <w:rsid w:val="61B08576"/>
    <w:rsid w:val="63A21E5D"/>
    <w:rsid w:val="6629C278"/>
    <w:rsid w:val="691A9115"/>
    <w:rsid w:val="6C0A2241"/>
    <w:rsid w:val="6D72B38D"/>
    <w:rsid w:val="6D798BA6"/>
    <w:rsid w:val="6E2EFC65"/>
    <w:rsid w:val="6F9E81F1"/>
    <w:rsid w:val="70809D74"/>
    <w:rsid w:val="70FD5A3E"/>
    <w:rsid w:val="7230A059"/>
    <w:rsid w:val="727B6B40"/>
    <w:rsid w:val="767A1616"/>
    <w:rsid w:val="76C90118"/>
    <w:rsid w:val="76F3F448"/>
    <w:rsid w:val="79926815"/>
    <w:rsid w:val="79A3A9DE"/>
    <w:rsid w:val="7A447950"/>
    <w:rsid w:val="7AA08663"/>
    <w:rsid w:val="7AE9C216"/>
    <w:rsid w:val="7BA227FF"/>
    <w:rsid w:val="7C02A8B5"/>
    <w:rsid w:val="7D80A815"/>
    <w:rsid w:val="7F0F0C47"/>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824D67"/>
  <w15:docId w15:val="{6A36156B-3940-4512-AF0E-AE04929EEE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03F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CD6383"/>
    <w:pPr>
      <w:keepNext/>
      <w:spacing w:before="240" w:after="60"/>
      <w:outlineLvl w:val="0"/>
    </w:pPr>
    <w:rPr>
      <w:rFonts w:ascii="Arial" w:hAnsi="Arial" w:cs="Arial"/>
      <w:b/>
      <w:bCs/>
      <w:kern w:val="32"/>
      <w:sz w:val="32"/>
      <w:szCs w:val="32"/>
      <w:lang w:eastAsia="et-EE"/>
    </w:rPr>
  </w:style>
  <w:style w:type="paragraph" w:styleId="Heading2">
    <w:name w:val="heading 2"/>
    <w:basedOn w:val="Normal"/>
    <w:next w:val="Normal"/>
    <w:link w:val="Heading2Char"/>
    <w:uiPriority w:val="9"/>
    <w:semiHidden/>
    <w:unhideWhenUsed/>
    <w:qFormat/>
    <w:rsid w:val="00116B7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next w:val="Normal"/>
    <w:link w:val="Heading4Char"/>
    <w:unhideWhenUsed/>
    <w:qFormat/>
    <w:rsid w:val="00CD6383"/>
    <w:pPr>
      <w:keepNext/>
      <w:suppressAutoHyphens/>
      <w:spacing w:before="240" w:after="60"/>
      <w:outlineLvl w:val="3"/>
    </w:pPr>
    <w:rPr>
      <w:b/>
      <w:bCs/>
      <w:sz w:val="28"/>
      <w:szCs w:val="28"/>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ormal1">
    <w:name w:val="normal1"/>
    <w:basedOn w:val="DefaultParagraphFont"/>
    <w:rsid w:val="004A03F9"/>
    <w:rPr>
      <w:rFonts w:ascii="Times New Roman" w:hAnsi="Times New Roman" w:cs="Times New Roman" w:hint="default"/>
      <w:sz w:val="24"/>
      <w:szCs w:val="24"/>
    </w:rPr>
  </w:style>
  <w:style w:type="paragraph" w:styleId="Header">
    <w:name w:val="header"/>
    <w:basedOn w:val="Normal"/>
    <w:link w:val="HeaderChar"/>
    <w:uiPriority w:val="99"/>
    <w:rsid w:val="004A03F9"/>
    <w:pPr>
      <w:tabs>
        <w:tab w:val="center" w:pos="4153"/>
        <w:tab w:val="right" w:pos="8306"/>
      </w:tabs>
    </w:pPr>
  </w:style>
  <w:style w:type="character" w:customStyle="1" w:styleId="HeaderChar">
    <w:name w:val="Header Char"/>
    <w:basedOn w:val="DefaultParagraphFont"/>
    <w:link w:val="Header"/>
    <w:uiPriority w:val="99"/>
    <w:rsid w:val="004A03F9"/>
    <w:rPr>
      <w:rFonts w:ascii="Times New Roman" w:eastAsia="Times New Roman" w:hAnsi="Times New Roman" w:cs="Times New Roman"/>
      <w:sz w:val="24"/>
      <w:szCs w:val="24"/>
    </w:rPr>
  </w:style>
  <w:style w:type="character" w:styleId="Strong">
    <w:name w:val="Strong"/>
    <w:basedOn w:val="DefaultParagraphFont"/>
    <w:qFormat/>
    <w:rsid w:val="004A03F9"/>
    <w:rPr>
      <w:b/>
      <w:bCs/>
    </w:rPr>
  </w:style>
  <w:style w:type="table" w:styleId="TableGrid">
    <w:name w:val="Table Grid"/>
    <w:basedOn w:val="TableNormal"/>
    <w:rsid w:val="004A03F9"/>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3A54F8"/>
  </w:style>
  <w:style w:type="paragraph" w:styleId="Caption">
    <w:name w:val="caption"/>
    <w:basedOn w:val="Normal"/>
    <w:qFormat/>
    <w:rsid w:val="003A54F8"/>
    <w:pPr>
      <w:suppressLineNumbers/>
      <w:suppressAutoHyphens/>
      <w:spacing w:before="120" w:after="120"/>
    </w:pPr>
    <w:rPr>
      <w:rFonts w:cs="Tahoma"/>
      <w:i/>
      <w:iCs/>
      <w:lang w:eastAsia="ar-SA"/>
    </w:rPr>
  </w:style>
  <w:style w:type="character" w:styleId="Hyperlink">
    <w:name w:val="Hyperlink"/>
    <w:uiPriority w:val="99"/>
    <w:rsid w:val="006F6109"/>
    <w:rPr>
      <w:color w:val="0000FF"/>
      <w:u w:val="single"/>
    </w:rPr>
  </w:style>
  <w:style w:type="character" w:styleId="CommentReference">
    <w:name w:val="annotation reference"/>
    <w:basedOn w:val="DefaultParagraphFont"/>
    <w:uiPriority w:val="99"/>
    <w:unhideWhenUsed/>
    <w:rsid w:val="00037B65"/>
    <w:rPr>
      <w:sz w:val="16"/>
      <w:szCs w:val="16"/>
    </w:rPr>
  </w:style>
  <w:style w:type="paragraph" w:styleId="CommentText">
    <w:name w:val="annotation text"/>
    <w:basedOn w:val="Normal"/>
    <w:link w:val="CommentTextChar"/>
    <w:uiPriority w:val="99"/>
    <w:unhideWhenUsed/>
    <w:rsid w:val="00037B65"/>
    <w:rPr>
      <w:sz w:val="20"/>
      <w:szCs w:val="20"/>
    </w:rPr>
  </w:style>
  <w:style w:type="character" w:customStyle="1" w:styleId="CommentTextChar">
    <w:name w:val="Comment Text Char"/>
    <w:basedOn w:val="DefaultParagraphFont"/>
    <w:link w:val="CommentText"/>
    <w:uiPriority w:val="99"/>
    <w:rsid w:val="00037B6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037B65"/>
    <w:rPr>
      <w:b/>
      <w:bCs/>
    </w:rPr>
  </w:style>
  <w:style w:type="character" w:customStyle="1" w:styleId="CommentSubjectChar">
    <w:name w:val="Comment Subject Char"/>
    <w:basedOn w:val="CommentTextChar"/>
    <w:link w:val="CommentSubject"/>
    <w:uiPriority w:val="99"/>
    <w:semiHidden/>
    <w:rsid w:val="00037B65"/>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037B65"/>
    <w:rPr>
      <w:rFonts w:ascii="Tahoma" w:hAnsi="Tahoma" w:cs="Tahoma"/>
      <w:sz w:val="16"/>
      <w:szCs w:val="16"/>
    </w:rPr>
  </w:style>
  <w:style w:type="character" w:customStyle="1" w:styleId="BalloonTextChar">
    <w:name w:val="Balloon Text Char"/>
    <w:basedOn w:val="DefaultParagraphFont"/>
    <w:link w:val="BalloonText"/>
    <w:uiPriority w:val="99"/>
    <w:semiHidden/>
    <w:rsid w:val="00037B65"/>
    <w:rPr>
      <w:rFonts w:ascii="Tahoma" w:eastAsia="Times New Roman" w:hAnsi="Tahoma" w:cs="Tahoma"/>
      <w:sz w:val="16"/>
      <w:szCs w:val="16"/>
    </w:rPr>
  </w:style>
  <w:style w:type="character" w:customStyle="1" w:styleId="body-0020text-0020indent">
    <w:name w:val="body-0020text-0020indent"/>
    <w:basedOn w:val="DefaultParagraphFont"/>
    <w:rsid w:val="00911D50"/>
  </w:style>
  <w:style w:type="paragraph" w:styleId="ListParagraph">
    <w:name w:val="List Paragraph"/>
    <w:aliases w:val="Mummuga loetelu,Loendi l›ik"/>
    <w:basedOn w:val="Normal"/>
    <w:link w:val="ListParagraphChar"/>
    <w:uiPriority w:val="34"/>
    <w:qFormat/>
    <w:rsid w:val="00B10086"/>
    <w:pPr>
      <w:ind w:left="720"/>
      <w:contextualSpacing/>
    </w:pPr>
  </w:style>
  <w:style w:type="character" w:customStyle="1" w:styleId="Heading1Char">
    <w:name w:val="Heading 1 Char"/>
    <w:basedOn w:val="DefaultParagraphFont"/>
    <w:link w:val="Heading1"/>
    <w:rsid w:val="00CD6383"/>
    <w:rPr>
      <w:rFonts w:ascii="Arial" w:eastAsia="Times New Roman" w:hAnsi="Arial" w:cs="Arial"/>
      <w:b/>
      <w:bCs/>
      <w:kern w:val="32"/>
      <w:sz w:val="32"/>
      <w:szCs w:val="32"/>
      <w:lang w:eastAsia="et-EE"/>
    </w:rPr>
  </w:style>
  <w:style w:type="character" w:customStyle="1" w:styleId="Heading4Char">
    <w:name w:val="Heading 4 Char"/>
    <w:basedOn w:val="DefaultParagraphFont"/>
    <w:link w:val="Heading4"/>
    <w:rsid w:val="00CD6383"/>
    <w:rPr>
      <w:rFonts w:ascii="Times New Roman" w:eastAsia="Times New Roman" w:hAnsi="Times New Roman" w:cs="Times New Roman"/>
      <w:b/>
      <w:bCs/>
      <w:sz w:val="28"/>
      <w:szCs w:val="28"/>
      <w:lang w:eastAsia="ar-SA"/>
    </w:rPr>
  </w:style>
  <w:style w:type="character" w:customStyle="1" w:styleId="Heading2Char">
    <w:name w:val="Heading 2 Char"/>
    <w:basedOn w:val="DefaultParagraphFont"/>
    <w:link w:val="Heading2"/>
    <w:uiPriority w:val="9"/>
    <w:semiHidden/>
    <w:rsid w:val="00116B77"/>
    <w:rPr>
      <w:rFonts w:asciiTheme="majorHAnsi" w:eastAsiaTheme="majorEastAsia" w:hAnsiTheme="majorHAnsi" w:cstheme="majorBidi"/>
      <w:b/>
      <w:bCs/>
      <w:color w:val="4F81BD" w:themeColor="accent1"/>
      <w:sz w:val="26"/>
      <w:szCs w:val="26"/>
    </w:rPr>
  </w:style>
  <w:style w:type="paragraph" w:styleId="Footer">
    <w:name w:val="footer"/>
    <w:basedOn w:val="Normal"/>
    <w:link w:val="FooterChar"/>
    <w:uiPriority w:val="99"/>
    <w:unhideWhenUsed/>
    <w:rsid w:val="00030613"/>
    <w:pPr>
      <w:tabs>
        <w:tab w:val="center" w:pos="4536"/>
        <w:tab w:val="right" w:pos="9072"/>
      </w:tabs>
    </w:pPr>
  </w:style>
  <w:style w:type="character" w:customStyle="1" w:styleId="FooterChar">
    <w:name w:val="Footer Char"/>
    <w:basedOn w:val="DefaultParagraphFont"/>
    <w:link w:val="Footer"/>
    <w:uiPriority w:val="99"/>
    <w:rsid w:val="00030613"/>
    <w:rPr>
      <w:rFonts w:ascii="Times New Roman" w:eastAsia="Times New Roman" w:hAnsi="Times New Roman" w:cs="Times New Roman"/>
      <w:sz w:val="24"/>
      <w:szCs w:val="24"/>
    </w:rPr>
  </w:style>
  <w:style w:type="paragraph" w:styleId="NormalWeb">
    <w:name w:val="Normal (Web)"/>
    <w:basedOn w:val="Normal"/>
    <w:rsid w:val="00F97785"/>
    <w:pPr>
      <w:spacing w:before="100" w:beforeAutospacing="1" w:after="100" w:afterAutospacing="1"/>
    </w:pPr>
    <w:rPr>
      <w:lang w:val="en-GB"/>
    </w:rPr>
  </w:style>
  <w:style w:type="character" w:styleId="PlaceholderText">
    <w:name w:val="Placeholder Text"/>
    <w:basedOn w:val="DefaultParagraphFont"/>
    <w:uiPriority w:val="99"/>
    <w:semiHidden/>
    <w:rsid w:val="00873E29"/>
    <w:rPr>
      <w:color w:val="808080"/>
    </w:rPr>
  </w:style>
  <w:style w:type="paragraph" w:customStyle="1" w:styleId="Pealkiri11">
    <w:name w:val="Pealkiri 11"/>
    <w:basedOn w:val="Normal"/>
    <w:rsid w:val="00327C6D"/>
    <w:pPr>
      <w:numPr>
        <w:numId w:val="11"/>
      </w:numPr>
    </w:pPr>
    <w:rPr>
      <w:spacing w:val="-20"/>
    </w:rPr>
  </w:style>
  <w:style w:type="paragraph" w:customStyle="1" w:styleId="Pealkiri21">
    <w:name w:val="Pealkiri 21"/>
    <w:basedOn w:val="Normal"/>
    <w:rsid w:val="00327C6D"/>
    <w:pPr>
      <w:numPr>
        <w:ilvl w:val="1"/>
        <w:numId w:val="11"/>
      </w:numPr>
    </w:pPr>
    <w:rPr>
      <w:spacing w:val="-20"/>
    </w:rPr>
  </w:style>
  <w:style w:type="paragraph" w:customStyle="1" w:styleId="Pealkiri31">
    <w:name w:val="Pealkiri 31"/>
    <w:basedOn w:val="Normal"/>
    <w:rsid w:val="00327C6D"/>
    <w:pPr>
      <w:numPr>
        <w:ilvl w:val="2"/>
        <w:numId w:val="11"/>
      </w:numPr>
    </w:pPr>
    <w:rPr>
      <w:spacing w:val="-20"/>
    </w:rPr>
  </w:style>
  <w:style w:type="paragraph" w:customStyle="1" w:styleId="Pealkiri41">
    <w:name w:val="Pealkiri 41"/>
    <w:basedOn w:val="Normal"/>
    <w:rsid w:val="00327C6D"/>
    <w:pPr>
      <w:numPr>
        <w:ilvl w:val="3"/>
        <w:numId w:val="11"/>
      </w:numPr>
    </w:pPr>
    <w:rPr>
      <w:spacing w:val="-20"/>
    </w:rPr>
  </w:style>
  <w:style w:type="paragraph" w:customStyle="1" w:styleId="Pealkiri51">
    <w:name w:val="Pealkiri 51"/>
    <w:basedOn w:val="Normal"/>
    <w:rsid w:val="00327C6D"/>
    <w:pPr>
      <w:numPr>
        <w:ilvl w:val="4"/>
        <w:numId w:val="11"/>
      </w:numPr>
    </w:pPr>
    <w:rPr>
      <w:spacing w:val="-20"/>
    </w:rPr>
  </w:style>
  <w:style w:type="paragraph" w:customStyle="1" w:styleId="Pealkiri61">
    <w:name w:val="Pealkiri 61"/>
    <w:basedOn w:val="Normal"/>
    <w:rsid w:val="00327C6D"/>
    <w:pPr>
      <w:numPr>
        <w:ilvl w:val="5"/>
        <w:numId w:val="11"/>
      </w:numPr>
    </w:pPr>
    <w:rPr>
      <w:spacing w:val="-20"/>
    </w:rPr>
  </w:style>
  <w:style w:type="paragraph" w:customStyle="1" w:styleId="Pealkiri71">
    <w:name w:val="Pealkiri 71"/>
    <w:basedOn w:val="Normal"/>
    <w:rsid w:val="00327C6D"/>
    <w:pPr>
      <w:numPr>
        <w:ilvl w:val="6"/>
        <w:numId w:val="11"/>
      </w:numPr>
    </w:pPr>
    <w:rPr>
      <w:spacing w:val="-20"/>
    </w:rPr>
  </w:style>
  <w:style w:type="paragraph" w:customStyle="1" w:styleId="Pealkiri81">
    <w:name w:val="Pealkiri 81"/>
    <w:basedOn w:val="Normal"/>
    <w:rsid w:val="00327C6D"/>
    <w:pPr>
      <w:numPr>
        <w:ilvl w:val="7"/>
        <w:numId w:val="11"/>
      </w:numPr>
    </w:pPr>
    <w:rPr>
      <w:spacing w:val="-20"/>
    </w:rPr>
  </w:style>
  <w:style w:type="paragraph" w:customStyle="1" w:styleId="Pealkiri91">
    <w:name w:val="Pealkiri 91"/>
    <w:basedOn w:val="Normal"/>
    <w:rsid w:val="00327C6D"/>
    <w:pPr>
      <w:numPr>
        <w:ilvl w:val="8"/>
        <w:numId w:val="11"/>
      </w:numPr>
    </w:pPr>
    <w:rPr>
      <w:spacing w:val="-20"/>
    </w:rPr>
  </w:style>
  <w:style w:type="character" w:customStyle="1" w:styleId="ListParagraphChar">
    <w:name w:val="List Paragraph Char"/>
    <w:aliases w:val="Mummuga loetelu Char,Loendi l›ik Char"/>
    <w:link w:val="ListParagraph"/>
    <w:uiPriority w:val="34"/>
    <w:locked/>
    <w:rsid w:val="00D26B3F"/>
    <w:rPr>
      <w:rFonts w:ascii="Times New Roman" w:eastAsia="Times New Roman" w:hAnsi="Times New Roman" w:cs="Times New Roman"/>
      <w:sz w:val="24"/>
      <w:szCs w:val="24"/>
    </w:rPr>
  </w:style>
  <w:style w:type="paragraph" w:customStyle="1" w:styleId="Default">
    <w:name w:val="Default"/>
    <w:rsid w:val="00580E33"/>
    <w:pPr>
      <w:autoSpaceDE w:val="0"/>
      <w:autoSpaceDN w:val="0"/>
      <w:adjustRightInd w:val="0"/>
      <w:spacing w:after="0" w:line="240" w:lineRule="auto"/>
    </w:pPr>
    <w:rPr>
      <w:rFonts w:ascii="Times New Roman" w:hAnsi="Times New Roman" w:cs="Times New Roman"/>
      <w:color w:val="000000"/>
      <w:sz w:val="24"/>
      <w:szCs w:val="24"/>
      <w:lang w:val="en-US"/>
    </w:rPr>
  </w:style>
  <w:style w:type="paragraph" w:styleId="Revision">
    <w:name w:val="Revision"/>
    <w:hidden/>
    <w:uiPriority w:val="99"/>
    <w:semiHidden/>
    <w:rsid w:val="00451528"/>
    <w:pPr>
      <w:spacing w:after="0"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D169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2202927">
      <w:bodyDiv w:val="1"/>
      <w:marLeft w:val="0"/>
      <w:marRight w:val="0"/>
      <w:marTop w:val="0"/>
      <w:marBottom w:val="0"/>
      <w:divBdr>
        <w:top w:val="none" w:sz="0" w:space="0" w:color="auto"/>
        <w:left w:val="none" w:sz="0" w:space="0" w:color="auto"/>
        <w:bottom w:val="none" w:sz="0" w:space="0" w:color="auto"/>
        <w:right w:val="none" w:sz="0" w:space="0" w:color="auto"/>
      </w:divBdr>
    </w:div>
    <w:div w:id="584146561">
      <w:bodyDiv w:val="1"/>
      <w:marLeft w:val="0"/>
      <w:marRight w:val="0"/>
      <w:marTop w:val="0"/>
      <w:marBottom w:val="0"/>
      <w:divBdr>
        <w:top w:val="none" w:sz="0" w:space="0" w:color="auto"/>
        <w:left w:val="none" w:sz="0" w:space="0" w:color="auto"/>
        <w:bottom w:val="none" w:sz="0" w:space="0" w:color="auto"/>
        <w:right w:val="none" w:sz="0" w:space="0" w:color="auto"/>
      </w:divBdr>
    </w:div>
    <w:div w:id="586618013">
      <w:bodyDiv w:val="1"/>
      <w:marLeft w:val="0"/>
      <w:marRight w:val="0"/>
      <w:marTop w:val="0"/>
      <w:marBottom w:val="0"/>
      <w:divBdr>
        <w:top w:val="none" w:sz="0" w:space="0" w:color="auto"/>
        <w:left w:val="none" w:sz="0" w:space="0" w:color="auto"/>
        <w:bottom w:val="none" w:sz="0" w:space="0" w:color="auto"/>
        <w:right w:val="none" w:sz="0" w:space="0" w:color="auto"/>
      </w:divBdr>
    </w:div>
    <w:div w:id="686517675">
      <w:bodyDiv w:val="1"/>
      <w:marLeft w:val="0"/>
      <w:marRight w:val="0"/>
      <w:marTop w:val="0"/>
      <w:marBottom w:val="0"/>
      <w:divBdr>
        <w:top w:val="none" w:sz="0" w:space="0" w:color="auto"/>
        <w:left w:val="none" w:sz="0" w:space="0" w:color="auto"/>
        <w:bottom w:val="none" w:sz="0" w:space="0" w:color="auto"/>
        <w:right w:val="none" w:sz="0" w:space="0" w:color="auto"/>
      </w:divBdr>
    </w:div>
    <w:div w:id="1009719301">
      <w:bodyDiv w:val="1"/>
      <w:marLeft w:val="0"/>
      <w:marRight w:val="0"/>
      <w:marTop w:val="0"/>
      <w:marBottom w:val="0"/>
      <w:divBdr>
        <w:top w:val="none" w:sz="0" w:space="0" w:color="auto"/>
        <w:left w:val="none" w:sz="0" w:space="0" w:color="auto"/>
        <w:bottom w:val="none" w:sz="0" w:space="0" w:color="auto"/>
        <w:right w:val="none" w:sz="0" w:space="0" w:color="auto"/>
      </w:divBdr>
    </w:div>
    <w:div w:id="1367833087">
      <w:bodyDiv w:val="1"/>
      <w:marLeft w:val="0"/>
      <w:marRight w:val="0"/>
      <w:marTop w:val="0"/>
      <w:marBottom w:val="0"/>
      <w:divBdr>
        <w:top w:val="none" w:sz="0" w:space="0" w:color="auto"/>
        <w:left w:val="none" w:sz="0" w:space="0" w:color="auto"/>
        <w:bottom w:val="none" w:sz="0" w:space="0" w:color="auto"/>
        <w:right w:val="none" w:sz="0" w:space="0" w:color="auto"/>
      </w:divBdr>
    </w:div>
    <w:div w:id="1429303845">
      <w:bodyDiv w:val="1"/>
      <w:marLeft w:val="0"/>
      <w:marRight w:val="0"/>
      <w:marTop w:val="0"/>
      <w:marBottom w:val="0"/>
      <w:divBdr>
        <w:top w:val="none" w:sz="0" w:space="0" w:color="auto"/>
        <w:left w:val="none" w:sz="0" w:space="0" w:color="auto"/>
        <w:bottom w:val="none" w:sz="0" w:space="0" w:color="auto"/>
        <w:right w:val="none" w:sz="0" w:space="0" w:color="auto"/>
      </w:divBdr>
    </w:div>
    <w:div w:id="1578518447">
      <w:bodyDiv w:val="1"/>
      <w:marLeft w:val="0"/>
      <w:marRight w:val="0"/>
      <w:marTop w:val="0"/>
      <w:marBottom w:val="0"/>
      <w:divBdr>
        <w:top w:val="none" w:sz="0" w:space="0" w:color="auto"/>
        <w:left w:val="none" w:sz="0" w:space="0" w:color="auto"/>
        <w:bottom w:val="none" w:sz="0" w:space="0" w:color="auto"/>
        <w:right w:val="none" w:sz="0" w:space="0" w:color="auto"/>
      </w:divBdr>
    </w:div>
    <w:div w:id="1792674358">
      <w:bodyDiv w:val="1"/>
      <w:marLeft w:val="0"/>
      <w:marRight w:val="0"/>
      <w:marTop w:val="0"/>
      <w:marBottom w:val="0"/>
      <w:divBdr>
        <w:top w:val="none" w:sz="0" w:space="0" w:color="auto"/>
        <w:left w:val="none" w:sz="0" w:space="0" w:color="auto"/>
        <w:bottom w:val="none" w:sz="0" w:space="0" w:color="auto"/>
        <w:right w:val="none" w:sz="0" w:space="0" w:color="auto"/>
      </w:divBdr>
    </w:div>
    <w:div w:id="1824736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footer" Target="footer8.xml"/><Relationship Id="rId39" Type="http://schemas.openxmlformats.org/officeDocument/2006/relationships/header" Target="header7.xml"/><Relationship Id="rId21" Type="http://schemas.openxmlformats.org/officeDocument/2006/relationships/image" Target="media/image1.png"/><Relationship Id="rId34" Type="http://schemas.openxmlformats.org/officeDocument/2006/relationships/image" Target="media/image8.png"/><Relationship Id="rId42" Type="http://schemas.openxmlformats.org/officeDocument/2006/relationships/header" Target="header8.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7.xml"/><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footer" Target="footer12.xml"/><Relationship Id="rId45"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3.png"/><Relationship Id="rId28" Type="http://schemas.openxmlformats.org/officeDocument/2006/relationships/header" Target="header6.xml"/><Relationship Id="rId36" Type="http://schemas.openxmlformats.org/officeDocument/2006/relationships/image" Target="media/image10.jpeg"/><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image" Target="media/image5.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2.png"/><Relationship Id="rId27" Type="http://schemas.openxmlformats.org/officeDocument/2006/relationships/footer" Target="footer9.xml"/><Relationship Id="rId30" Type="http://schemas.openxmlformats.org/officeDocument/2006/relationships/image" Target="media/image4.emf"/><Relationship Id="rId35" Type="http://schemas.openxmlformats.org/officeDocument/2006/relationships/image" Target="media/image9.emf"/><Relationship Id="rId43" Type="http://schemas.openxmlformats.org/officeDocument/2006/relationships/footer" Target="footer14.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header" Target="header5.xml"/><Relationship Id="rId33" Type="http://schemas.openxmlformats.org/officeDocument/2006/relationships/image" Target="media/image7.png"/><Relationship Id="rId38" Type="http://schemas.openxmlformats.org/officeDocument/2006/relationships/footer" Target="footer11.xml"/><Relationship Id="rId46" Type="http://schemas.openxmlformats.org/officeDocument/2006/relationships/theme" Target="theme/theme1.xml"/><Relationship Id="rId20" Type="http://schemas.openxmlformats.org/officeDocument/2006/relationships/footer" Target="footer6.xml"/><Relationship Id="rId41" Type="http://schemas.openxmlformats.org/officeDocument/2006/relationships/footer" Target="footer1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omasv\AppData\Local\Microsoft\Windows\INetCache\IE\N1OGIA8R\metsakasvatusteenuse%20t&#246;&#246;v&#245;tuleping%20juriidilise%20isikuga%20mur%20ja%20mu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83B5C5C2E4144CB9B612C62C8EC4B4E"/>
        <w:category>
          <w:name w:val="General"/>
          <w:gallery w:val="placeholder"/>
        </w:category>
        <w:types>
          <w:type w:val="bbPlcHdr"/>
        </w:types>
        <w:behaviors>
          <w:behavior w:val="content"/>
        </w:behaviors>
        <w:guid w:val="{8C71A0D1-7754-4AB7-BAAA-7A233B6880F7}"/>
      </w:docPartPr>
      <w:docPartBody>
        <w:p w:rsidR="00CA3761" w:rsidRDefault="00CA3761" w:rsidP="00CA3761">
          <w:pPr>
            <w:pStyle w:val="983B5C5C2E4144CB9B612C62C8EC4B4E"/>
          </w:pPr>
          <w:r w:rsidRPr="00BE118B">
            <w:rPr>
              <w:rStyle w:val="PlaceholderText"/>
            </w:rPr>
            <w:t>Click here to enter a date.</w:t>
          </w:r>
        </w:p>
      </w:docPartBody>
    </w:docPart>
    <w:docPart>
      <w:docPartPr>
        <w:name w:val="FF195C8CB44B4BC1B4E77D7DA3A62CE4"/>
        <w:category>
          <w:name w:val="General"/>
          <w:gallery w:val="placeholder"/>
        </w:category>
        <w:types>
          <w:type w:val="bbPlcHdr"/>
        </w:types>
        <w:behaviors>
          <w:behavior w:val="content"/>
        </w:behaviors>
        <w:guid w:val="{E7661488-5DCC-4A17-B0B7-AAEA7EE58F4D}"/>
      </w:docPartPr>
      <w:docPartBody>
        <w:p w:rsidR="00CA3761" w:rsidRDefault="00CA3761" w:rsidP="00CA3761">
          <w:pPr>
            <w:pStyle w:val="FF195C8CB44B4BC1B4E77D7DA3A62CE4"/>
          </w:pPr>
          <w:r w:rsidRPr="00BE118B">
            <w:rPr>
              <w:rStyle w:val="PlaceholderText"/>
            </w:rPr>
            <w:t>Click here to enter a date.</w:t>
          </w:r>
        </w:p>
      </w:docPartBody>
    </w:docPart>
    <w:docPart>
      <w:docPartPr>
        <w:name w:val="9939D524976D41258874D5C8ECFFA6A8"/>
        <w:category>
          <w:name w:val="General"/>
          <w:gallery w:val="placeholder"/>
        </w:category>
        <w:types>
          <w:type w:val="bbPlcHdr"/>
        </w:types>
        <w:behaviors>
          <w:behavior w:val="content"/>
        </w:behaviors>
        <w:guid w:val="{D77CA557-F886-4575-9149-5B5D56FE03CB}"/>
      </w:docPartPr>
      <w:docPartBody>
        <w:p w:rsidR="00895305" w:rsidRDefault="00CA3761" w:rsidP="00CA3761">
          <w:pPr>
            <w:pStyle w:val="9939D524976D41258874D5C8ECFFA6A8"/>
          </w:pPr>
          <w:r w:rsidRPr="00BE118B">
            <w:rPr>
              <w:rStyle w:val="PlaceholderText"/>
            </w:rPr>
            <w:t>Click here to enter a date.</w:t>
          </w:r>
        </w:p>
      </w:docPartBody>
    </w:docPart>
    <w:docPart>
      <w:docPartPr>
        <w:name w:val="EF9B7C41C5454352874B8EB2550AAE68"/>
        <w:category>
          <w:name w:val="General"/>
          <w:gallery w:val="placeholder"/>
        </w:category>
        <w:types>
          <w:type w:val="bbPlcHdr"/>
        </w:types>
        <w:behaviors>
          <w:behavior w:val="content"/>
        </w:behaviors>
        <w:guid w:val="{2C36F910-5142-4755-8895-5D304EBD259D}"/>
      </w:docPartPr>
      <w:docPartBody>
        <w:p w:rsidR="00895305" w:rsidRDefault="00CA3761" w:rsidP="00CA3761">
          <w:pPr>
            <w:pStyle w:val="EF9B7C41C5454352874B8EB2550AAE68"/>
          </w:pPr>
          <w:r w:rsidRPr="00BE118B">
            <w:rPr>
              <w:rStyle w:val="PlaceholderText"/>
            </w:rPr>
            <w:t>Choose an item.</w:t>
          </w:r>
        </w:p>
      </w:docPartBody>
    </w:docPart>
    <w:docPart>
      <w:docPartPr>
        <w:name w:val="85C9FAE063174C5E90D9FD8EC9301E33"/>
        <w:category>
          <w:name w:val="General"/>
          <w:gallery w:val="placeholder"/>
        </w:category>
        <w:types>
          <w:type w:val="bbPlcHdr"/>
        </w:types>
        <w:behaviors>
          <w:behavior w:val="content"/>
        </w:behaviors>
        <w:guid w:val="{0FB27B64-EE6E-4464-B50E-87EC8BA435A4}"/>
      </w:docPartPr>
      <w:docPartBody>
        <w:p w:rsidR="00895305" w:rsidRDefault="00CA3761" w:rsidP="00CA3761">
          <w:pPr>
            <w:pStyle w:val="85C9FAE063174C5E90D9FD8EC9301E33"/>
          </w:pPr>
          <w:r w:rsidRPr="00BE118B">
            <w:rPr>
              <w:rStyle w:val="PlaceholderText"/>
            </w:rPr>
            <w:t>Choose an item.</w:t>
          </w:r>
        </w:p>
      </w:docPartBody>
    </w:docPart>
    <w:docPart>
      <w:docPartPr>
        <w:name w:val="47E9E0044A1C4E7AAC63501FE2B1AF4E"/>
        <w:category>
          <w:name w:val="General"/>
          <w:gallery w:val="placeholder"/>
        </w:category>
        <w:types>
          <w:type w:val="bbPlcHdr"/>
        </w:types>
        <w:behaviors>
          <w:behavior w:val="content"/>
        </w:behaviors>
        <w:guid w:val="{31A9B20A-E368-4231-9A0B-76A6EAA1678C}"/>
      </w:docPartPr>
      <w:docPartBody>
        <w:p w:rsidR="00895305" w:rsidRDefault="00CA3761" w:rsidP="00CA3761">
          <w:pPr>
            <w:pStyle w:val="47E9E0044A1C4E7AAC63501FE2B1AF4E"/>
          </w:pPr>
          <w:r w:rsidRPr="00BE118B">
            <w:rPr>
              <w:rStyle w:val="PlaceholderText"/>
            </w:rPr>
            <w:t>Click here to enter a date.</w:t>
          </w:r>
        </w:p>
      </w:docPartBody>
    </w:docPart>
    <w:docPart>
      <w:docPartPr>
        <w:name w:val="6A5E5B4633F44A83A5F3237C84C34047"/>
        <w:category>
          <w:name w:val="General"/>
          <w:gallery w:val="placeholder"/>
        </w:category>
        <w:types>
          <w:type w:val="bbPlcHdr"/>
        </w:types>
        <w:behaviors>
          <w:behavior w:val="content"/>
        </w:behaviors>
        <w:guid w:val="{F5DE3AB7-B03E-4DF5-B02F-68CBC3D5EF7C}"/>
      </w:docPartPr>
      <w:docPartBody>
        <w:p w:rsidR="00895305" w:rsidRDefault="00CA3761" w:rsidP="00CA3761">
          <w:pPr>
            <w:pStyle w:val="6A5E5B4633F44A83A5F3237C84C34047"/>
          </w:pPr>
          <w:r w:rsidRPr="00BE118B">
            <w:rPr>
              <w:rStyle w:val="PlaceholderText"/>
            </w:rPr>
            <w:t>Choose an item.</w:t>
          </w:r>
        </w:p>
      </w:docPartBody>
    </w:docPart>
    <w:docPart>
      <w:docPartPr>
        <w:name w:val="06ED4D043CD04065AF539DF769B1562A"/>
        <w:category>
          <w:name w:val="General"/>
          <w:gallery w:val="placeholder"/>
        </w:category>
        <w:types>
          <w:type w:val="bbPlcHdr"/>
        </w:types>
        <w:behaviors>
          <w:behavior w:val="content"/>
        </w:behaviors>
        <w:guid w:val="{95167132-309E-49A3-87EF-0A4B6714DDA8}"/>
      </w:docPartPr>
      <w:docPartBody>
        <w:p w:rsidR="00895305" w:rsidRDefault="00CA3761" w:rsidP="00CA3761">
          <w:pPr>
            <w:pStyle w:val="06ED4D043CD04065AF539DF769B1562A"/>
          </w:pPr>
          <w:r w:rsidRPr="00BE118B">
            <w:rPr>
              <w:rStyle w:val="PlaceholderText"/>
            </w:rPr>
            <w:t>Choose an item.</w:t>
          </w:r>
        </w:p>
      </w:docPartBody>
    </w:docPart>
    <w:docPart>
      <w:docPartPr>
        <w:name w:val="98771FFB5FA345029DEF156C9FA9138A"/>
        <w:category>
          <w:name w:val="Üldine"/>
          <w:gallery w:val="placeholder"/>
        </w:category>
        <w:types>
          <w:type w:val="bbPlcHdr"/>
        </w:types>
        <w:behaviors>
          <w:behavior w:val="content"/>
        </w:behaviors>
        <w:guid w:val="{B7ACEE20-7AF2-4A07-807B-BEF0C472A751}"/>
      </w:docPartPr>
      <w:docPartBody>
        <w:p w:rsidR="00345C47" w:rsidRDefault="00AC5A70" w:rsidP="00AC5A70">
          <w:pPr>
            <w:pStyle w:val="98771FFB5FA345029DEF156C9FA9138A"/>
          </w:pPr>
          <w:r w:rsidRPr="00BE118B">
            <w:rPr>
              <w:rStyle w:val="PlaceholderText"/>
            </w:rPr>
            <w:t>Choose an item.</w:t>
          </w:r>
        </w:p>
      </w:docPartBody>
    </w:docPart>
    <w:docPart>
      <w:docPartPr>
        <w:name w:val="6064FF5CC7134F3BAE4C461A3733E30D"/>
        <w:category>
          <w:name w:val="Üldine"/>
          <w:gallery w:val="placeholder"/>
        </w:category>
        <w:types>
          <w:type w:val="bbPlcHdr"/>
        </w:types>
        <w:behaviors>
          <w:behavior w:val="content"/>
        </w:behaviors>
        <w:guid w:val="{8D528904-E39B-4019-8AA3-AFA169436716}"/>
      </w:docPartPr>
      <w:docPartBody>
        <w:p w:rsidR="00345C47" w:rsidRDefault="00AC5A70" w:rsidP="00AC5A70">
          <w:pPr>
            <w:pStyle w:val="6064FF5CC7134F3BAE4C461A3733E30D"/>
          </w:pPr>
          <w:r w:rsidRPr="00BE118B">
            <w:rPr>
              <w:rStyle w:val="PlaceholderText"/>
            </w:rPr>
            <w:t>Click here to enter a date.</w:t>
          </w:r>
        </w:p>
      </w:docPartBody>
    </w:docPart>
    <w:docPart>
      <w:docPartPr>
        <w:name w:val="CBF83E312D3649CE8CB0CCEC0E52B726"/>
        <w:category>
          <w:name w:val="Üldine"/>
          <w:gallery w:val="placeholder"/>
        </w:category>
        <w:types>
          <w:type w:val="bbPlcHdr"/>
        </w:types>
        <w:behaviors>
          <w:behavior w:val="content"/>
        </w:behaviors>
        <w:guid w:val="{1B5B12DC-C02A-4B38-BE4E-624B01028490}"/>
      </w:docPartPr>
      <w:docPartBody>
        <w:p w:rsidR="00345C47" w:rsidRDefault="00AC5A70" w:rsidP="00AC5A70">
          <w:pPr>
            <w:pStyle w:val="CBF83E312D3649CE8CB0CCEC0E52B726"/>
          </w:pPr>
          <w:r w:rsidRPr="00BE118B">
            <w:rPr>
              <w:rStyle w:val="PlaceholderText"/>
            </w:rPr>
            <w:t>Click here to enter a date.</w:t>
          </w:r>
        </w:p>
      </w:docPartBody>
    </w:docPart>
    <w:docPart>
      <w:docPartPr>
        <w:name w:val="DAAAE64A8C1843F0AECA0F1CCF523B6C"/>
        <w:category>
          <w:name w:val="Üldine"/>
          <w:gallery w:val="placeholder"/>
        </w:category>
        <w:types>
          <w:type w:val="bbPlcHdr"/>
        </w:types>
        <w:behaviors>
          <w:behavior w:val="content"/>
        </w:behaviors>
        <w:guid w:val="{BAE9A1B6-91B6-4BA2-841D-A88865EA09B3}"/>
      </w:docPartPr>
      <w:docPartBody>
        <w:p w:rsidR="0031587C" w:rsidRDefault="00345C47" w:rsidP="00345C47">
          <w:pPr>
            <w:pStyle w:val="DAAAE64A8C1843F0AECA0F1CCF523B6C"/>
          </w:pPr>
          <w:r w:rsidRPr="00BE118B">
            <w:rPr>
              <w:rStyle w:val="PlaceholderText"/>
            </w:rPr>
            <w:t>Choose an item.</w:t>
          </w:r>
        </w:p>
      </w:docPartBody>
    </w:docPart>
    <w:docPart>
      <w:docPartPr>
        <w:name w:val="BF556F8AFDD94664AF85E0CAACC87D8E"/>
        <w:category>
          <w:name w:val="Üldine"/>
          <w:gallery w:val="placeholder"/>
        </w:category>
        <w:types>
          <w:type w:val="bbPlcHdr"/>
        </w:types>
        <w:behaviors>
          <w:behavior w:val="content"/>
        </w:behaviors>
        <w:guid w:val="{31FC6972-553C-444C-B304-28C820F51C82}"/>
      </w:docPartPr>
      <w:docPartBody>
        <w:p w:rsidR="0031587C" w:rsidRDefault="00345C47" w:rsidP="00345C47">
          <w:pPr>
            <w:pStyle w:val="BF556F8AFDD94664AF85E0CAACC87D8E"/>
          </w:pPr>
          <w:r w:rsidRPr="00BE118B">
            <w:rPr>
              <w:rStyle w:val="PlaceholderText"/>
            </w:rPr>
            <w:t>Choose an item.</w:t>
          </w:r>
        </w:p>
      </w:docPartBody>
    </w:docPart>
    <w:docPart>
      <w:docPartPr>
        <w:name w:val="ADD703CAB0244026B09E37C88DFFE94C"/>
        <w:category>
          <w:name w:val="Üldine"/>
          <w:gallery w:val="placeholder"/>
        </w:category>
        <w:types>
          <w:type w:val="bbPlcHdr"/>
        </w:types>
        <w:behaviors>
          <w:behavior w:val="content"/>
        </w:behaviors>
        <w:guid w:val="{7C3D1B2B-F741-43BD-83B5-7E455B9E9BAC}"/>
      </w:docPartPr>
      <w:docPartBody>
        <w:p w:rsidR="008209DD" w:rsidRDefault="00E459FD" w:rsidP="00E459FD">
          <w:pPr>
            <w:pStyle w:val="ADD703CAB0244026B09E37C88DFFE94C"/>
          </w:pPr>
          <w:r w:rsidRPr="00BE118B">
            <w:rPr>
              <w:rStyle w:val="PlaceholderText"/>
            </w:rPr>
            <w:t>Choose an item.</w:t>
          </w:r>
        </w:p>
      </w:docPartBody>
    </w:docPart>
    <w:docPart>
      <w:docPartPr>
        <w:name w:val="471ABD3A3DDF41FA810E471FA5F35532"/>
        <w:category>
          <w:name w:val="Üldine"/>
          <w:gallery w:val="placeholder"/>
        </w:category>
        <w:types>
          <w:type w:val="bbPlcHdr"/>
        </w:types>
        <w:behaviors>
          <w:behavior w:val="content"/>
        </w:behaviors>
        <w:guid w:val="{5716D539-C80B-46C0-B37A-44DC37D5CFC9}"/>
      </w:docPartPr>
      <w:docPartBody>
        <w:p w:rsidR="00C60C8F" w:rsidRDefault="008209DD" w:rsidP="008209DD">
          <w:pPr>
            <w:pStyle w:val="471ABD3A3DDF41FA810E471FA5F35532"/>
          </w:pPr>
          <w:r w:rsidRPr="00BE118B">
            <w:rPr>
              <w:rStyle w:val="PlaceholderText"/>
            </w:rPr>
            <w:t>Choose an item.</w:t>
          </w:r>
        </w:p>
      </w:docPartBody>
    </w:docPart>
    <w:docPart>
      <w:docPartPr>
        <w:name w:val="4CAD0EEE824548398396602CEEFCDD9C"/>
        <w:category>
          <w:name w:val="General"/>
          <w:gallery w:val="placeholder"/>
        </w:category>
        <w:types>
          <w:type w:val="bbPlcHdr"/>
        </w:types>
        <w:behaviors>
          <w:behavior w:val="content"/>
        </w:behaviors>
        <w:guid w:val="{29A6DE93-4E5E-4F66-85DF-68D73A1F9B35}"/>
      </w:docPartPr>
      <w:docPartBody>
        <w:p w:rsidR="00CE287A" w:rsidRDefault="00305B56" w:rsidP="00305B56">
          <w:pPr>
            <w:pStyle w:val="4CAD0EEE824548398396602CEEFCDD9C"/>
          </w:pPr>
          <w:r w:rsidRPr="00BE118B">
            <w:rPr>
              <w:rStyle w:val="PlaceholderText"/>
            </w:rPr>
            <w:t>Choose an item.</w:t>
          </w:r>
        </w:p>
      </w:docPartBody>
    </w:docPart>
    <w:docPart>
      <w:docPartPr>
        <w:name w:val="B2462104B2B14CF3B2240A62E1183A78"/>
        <w:category>
          <w:name w:val="General"/>
          <w:gallery w:val="placeholder"/>
        </w:category>
        <w:types>
          <w:type w:val="bbPlcHdr"/>
        </w:types>
        <w:behaviors>
          <w:behavior w:val="content"/>
        </w:behaviors>
        <w:guid w:val="{C3F6B4BD-6370-4981-BEB8-609312AF7ED0}"/>
      </w:docPartPr>
      <w:docPartBody>
        <w:p w:rsidR="00CE287A" w:rsidRDefault="00305B56" w:rsidP="00305B56">
          <w:pPr>
            <w:pStyle w:val="B2462104B2B14CF3B2240A62E1183A78"/>
          </w:pPr>
          <w:r w:rsidRPr="00BE118B">
            <w:rPr>
              <w:rStyle w:val="PlaceholderText"/>
            </w:rPr>
            <w:t>Choose an item.</w:t>
          </w:r>
        </w:p>
      </w:docPartBody>
    </w:docPart>
    <w:docPart>
      <w:docPartPr>
        <w:name w:val="8B3E9B0C2D6B4CC8A2F09E3D2703F85B"/>
        <w:category>
          <w:name w:val="General"/>
          <w:gallery w:val="placeholder"/>
        </w:category>
        <w:types>
          <w:type w:val="bbPlcHdr"/>
        </w:types>
        <w:behaviors>
          <w:behavior w:val="content"/>
        </w:behaviors>
        <w:guid w:val="{F1124886-2430-4424-93D9-E74CC23DD628}"/>
      </w:docPartPr>
      <w:docPartBody>
        <w:p w:rsidR="00CE287A" w:rsidRDefault="00305B56" w:rsidP="00305B56">
          <w:pPr>
            <w:pStyle w:val="8B3E9B0C2D6B4CC8A2F09E3D2703F85B"/>
          </w:pPr>
          <w:r w:rsidRPr="00BE118B">
            <w:rPr>
              <w:rStyle w:val="PlaceholderText"/>
            </w:rPr>
            <w:t>Click here to enter a date.</w:t>
          </w:r>
        </w:p>
      </w:docPartBody>
    </w:docPart>
    <w:docPart>
      <w:docPartPr>
        <w:name w:val="7E4491A076D94CCBA24C1E31D56B4B34"/>
        <w:category>
          <w:name w:val="General"/>
          <w:gallery w:val="placeholder"/>
        </w:category>
        <w:types>
          <w:type w:val="bbPlcHdr"/>
        </w:types>
        <w:behaviors>
          <w:behavior w:val="content"/>
        </w:behaviors>
        <w:guid w:val="{2D8C8871-5581-4AEA-9BE5-3C9CD1B5DC14}"/>
      </w:docPartPr>
      <w:docPartBody>
        <w:p w:rsidR="00CE287A" w:rsidRDefault="00305B56" w:rsidP="00305B56">
          <w:pPr>
            <w:pStyle w:val="7E4491A076D94CCBA24C1E31D56B4B34"/>
          </w:pPr>
          <w:r w:rsidRPr="00BE118B">
            <w:rPr>
              <w:rStyle w:val="PlaceholderText"/>
            </w:rPr>
            <w:t>Choose an item.</w:t>
          </w:r>
        </w:p>
      </w:docPartBody>
    </w:docPart>
    <w:docPart>
      <w:docPartPr>
        <w:name w:val="4CDC214CF25D44E5AFE21304F69D997E"/>
        <w:category>
          <w:name w:val="General"/>
          <w:gallery w:val="placeholder"/>
        </w:category>
        <w:types>
          <w:type w:val="bbPlcHdr"/>
        </w:types>
        <w:behaviors>
          <w:behavior w:val="content"/>
        </w:behaviors>
        <w:guid w:val="{716BB7D2-745A-4BE6-99A4-0AE0EFF49768}"/>
      </w:docPartPr>
      <w:docPartBody>
        <w:p w:rsidR="00CE287A" w:rsidRDefault="00305B56" w:rsidP="00305B56">
          <w:pPr>
            <w:pStyle w:val="4CDC214CF25D44E5AFE21304F69D997E"/>
          </w:pPr>
          <w:r w:rsidRPr="00BE118B">
            <w:rPr>
              <w:rStyle w:val="PlaceholderText"/>
            </w:rPr>
            <w:t>Choose an item.</w:t>
          </w:r>
        </w:p>
      </w:docPartBody>
    </w:docPart>
    <w:docPart>
      <w:docPartPr>
        <w:name w:val="C027DF94C2E24E388133E701F6FA9B0B"/>
        <w:category>
          <w:name w:val="General"/>
          <w:gallery w:val="placeholder"/>
        </w:category>
        <w:types>
          <w:type w:val="bbPlcHdr"/>
        </w:types>
        <w:behaviors>
          <w:behavior w:val="content"/>
        </w:behaviors>
        <w:guid w:val="{56915245-88EE-44A8-B387-C73A9CBF7918}"/>
      </w:docPartPr>
      <w:docPartBody>
        <w:p w:rsidR="007D6A0B" w:rsidRDefault="006A2421" w:rsidP="006A2421">
          <w:pPr>
            <w:pStyle w:val="C027DF94C2E24E388133E701F6FA9B0B"/>
          </w:pPr>
          <w:r w:rsidRPr="00BE118B">
            <w:rPr>
              <w:rStyle w:val="PlaceholderText"/>
            </w:rPr>
            <w:t>Click here to enter a date.</w:t>
          </w:r>
        </w:p>
      </w:docPartBody>
    </w:docPart>
    <w:docPart>
      <w:docPartPr>
        <w:name w:val="751E239E05574173B49FAFA19B0B15D0"/>
        <w:category>
          <w:name w:val="General"/>
          <w:gallery w:val="placeholder"/>
        </w:category>
        <w:types>
          <w:type w:val="bbPlcHdr"/>
        </w:types>
        <w:behaviors>
          <w:behavior w:val="content"/>
        </w:behaviors>
        <w:guid w:val="{9B8E3945-1D16-4546-8F6A-44045208496F}"/>
      </w:docPartPr>
      <w:docPartBody>
        <w:p w:rsidR="007D6A0B" w:rsidRDefault="006A2421" w:rsidP="006A2421">
          <w:pPr>
            <w:pStyle w:val="751E239E05574173B49FAFA19B0B15D0"/>
          </w:pPr>
          <w:r w:rsidRPr="00BE118B">
            <w:rPr>
              <w:rStyle w:val="PlaceholderText"/>
            </w:rPr>
            <w:t>Click here to enter a date.</w:t>
          </w:r>
        </w:p>
      </w:docPartBody>
    </w:docPart>
    <w:docPart>
      <w:docPartPr>
        <w:name w:val="5837EBB129664DAE94EB473EB052337B"/>
        <w:category>
          <w:name w:val="General"/>
          <w:gallery w:val="placeholder"/>
        </w:category>
        <w:types>
          <w:type w:val="bbPlcHdr"/>
        </w:types>
        <w:behaviors>
          <w:behavior w:val="content"/>
        </w:behaviors>
        <w:guid w:val="{61765C31-7E66-45A2-9972-226F0818E11C}"/>
      </w:docPartPr>
      <w:docPartBody>
        <w:p w:rsidR="007D6A0B" w:rsidRDefault="006A2421" w:rsidP="006A2421">
          <w:pPr>
            <w:pStyle w:val="5837EBB129664DAE94EB473EB052337B"/>
          </w:pPr>
          <w:r w:rsidRPr="00BE118B">
            <w:rPr>
              <w:rStyle w:val="PlaceholderText"/>
            </w:rPr>
            <w:t>Click here to enter a date.</w:t>
          </w:r>
        </w:p>
      </w:docPartBody>
    </w:docPart>
    <w:docPart>
      <w:docPartPr>
        <w:name w:val="3C7D30D1F0784CF48574E08C26A8C510"/>
        <w:category>
          <w:name w:val="General"/>
          <w:gallery w:val="placeholder"/>
        </w:category>
        <w:types>
          <w:type w:val="bbPlcHdr"/>
        </w:types>
        <w:behaviors>
          <w:behavior w:val="content"/>
        </w:behaviors>
        <w:guid w:val="{52B55B74-B52F-4DC8-BC8E-6BFA1463AE1F}"/>
      </w:docPartPr>
      <w:docPartBody>
        <w:p w:rsidR="007D6A0B" w:rsidRDefault="006A2421" w:rsidP="006A2421">
          <w:pPr>
            <w:pStyle w:val="3C7D30D1F0784CF48574E08C26A8C510"/>
          </w:pPr>
          <w:r w:rsidRPr="00BE118B">
            <w:rPr>
              <w:rStyle w:val="PlaceholderText"/>
            </w:rPr>
            <w:t>Click here to enter a date.</w:t>
          </w:r>
        </w:p>
      </w:docPartBody>
    </w:docPart>
    <w:docPart>
      <w:docPartPr>
        <w:name w:val="E5BF77F697C443EC836313D6C1EAD570"/>
        <w:category>
          <w:name w:val="General"/>
          <w:gallery w:val="placeholder"/>
        </w:category>
        <w:types>
          <w:type w:val="bbPlcHdr"/>
        </w:types>
        <w:behaviors>
          <w:behavior w:val="content"/>
        </w:behaviors>
        <w:guid w:val="{44A6F10B-1A60-4102-818D-B60993C0F01E}"/>
      </w:docPartPr>
      <w:docPartBody>
        <w:p w:rsidR="007D6A0B" w:rsidRDefault="006A2421" w:rsidP="006A2421">
          <w:pPr>
            <w:pStyle w:val="E5BF77F697C443EC836313D6C1EAD570"/>
          </w:pPr>
          <w:r w:rsidRPr="00BE118B">
            <w:rPr>
              <w:rStyle w:val="PlaceholderTex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MS Mincho">
    <w:altName w:val="ＭＳ 明朝"/>
    <w:panose1 w:val="02020609040205080304"/>
    <w:charset w:val="80"/>
    <w:family w:val="roman"/>
    <w:pitch w:val="fixed"/>
    <w:sig w:usb0="00000001" w:usb1="08070000" w:usb2="00000010" w:usb3="00000000" w:csb0="00020000" w:csb1="00000000"/>
  </w:font>
  <w:font w:name="Aptos">
    <w:altName w:val="Calibri"/>
    <w:charset w:val="00"/>
    <w:family w:val="swiss"/>
    <w:pitch w:val="variable"/>
    <w:sig w:usb0="20000287" w:usb1="00000003" w:usb2="00000000" w:usb3="00000000" w:csb0="0000019F" w:csb1="00000000"/>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A3761"/>
    <w:rsid w:val="000C5F7D"/>
    <w:rsid w:val="0013615D"/>
    <w:rsid w:val="00156FC4"/>
    <w:rsid w:val="0017793D"/>
    <w:rsid w:val="0019312B"/>
    <w:rsid w:val="001B16B7"/>
    <w:rsid w:val="001C7229"/>
    <w:rsid w:val="001E688C"/>
    <w:rsid w:val="00202F48"/>
    <w:rsid w:val="002C7589"/>
    <w:rsid w:val="00302684"/>
    <w:rsid w:val="00305B56"/>
    <w:rsid w:val="0031587C"/>
    <w:rsid w:val="00345C47"/>
    <w:rsid w:val="00353626"/>
    <w:rsid w:val="00370C2F"/>
    <w:rsid w:val="00375AEA"/>
    <w:rsid w:val="00377E44"/>
    <w:rsid w:val="00397B60"/>
    <w:rsid w:val="003A368A"/>
    <w:rsid w:val="003A4CB3"/>
    <w:rsid w:val="003B67DE"/>
    <w:rsid w:val="00450B49"/>
    <w:rsid w:val="0045311F"/>
    <w:rsid w:val="00476BCA"/>
    <w:rsid w:val="005122F8"/>
    <w:rsid w:val="0053239A"/>
    <w:rsid w:val="00590973"/>
    <w:rsid w:val="005B2B83"/>
    <w:rsid w:val="00656B73"/>
    <w:rsid w:val="00694A97"/>
    <w:rsid w:val="006A2421"/>
    <w:rsid w:val="006A2EC7"/>
    <w:rsid w:val="006F0449"/>
    <w:rsid w:val="006F2D65"/>
    <w:rsid w:val="00702F85"/>
    <w:rsid w:val="00762C6D"/>
    <w:rsid w:val="00772DCC"/>
    <w:rsid w:val="00790508"/>
    <w:rsid w:val="007D6A0B"/>
    <w:rsid w:val="007E4406"/>
    <w:rsid w:val="008209DD"/>
    <w:rsid w:val="00850A43"/>
    <w:rsid w:val="00856AC9"/>
    <w:rsid w:val="008624E2"/>
    <w:rsid w:val="00875947"/>
    <w:rsid w:val="00895305"/>
    <w:rsid w:val="008B6BB0"/>
    <w:rsid w:val="008E00B5"/>
    <w:rsid w:val="008F1E3B"/>
    <w:rsid w:val="008F3237"/>
    <w:rsid w:val="00987359"/>
    <w:rsid w:val="009A7113"/>
    <w:rsid w:val="009B1BCE"/>
    <w:rsid w:val="009C6B68"/>
    <w:rsid w:val="009D061D"/>
    <w:rsid w:val="009D0CA3"/>
    <w:rsid w:val="009D3D13"/>
    <w:rsid w:val="009E7A43"/>
    <w:rsid w:val="00A44A34"/>
    <w:rsid w:val="00A528DF"/>
    <w:rsid w:val="00AA51C9"/>
    <w:rsid w:val="00AC5A70"/>
    <w:rsid w:val="00AE33ED"/>
    <w:rsid w:val="00B16D41"/>
    <w:rsid w:val="00B715B7"/>
    <w:rsid w:val="00BE291E"/>
    <w:rsid w:val="00BE31B0"/>
    <w:rsid w:val="00C15544"/>
    <w:rsid w:val="00C426DB"/>
    <w:rsid w:val="00C54D37"/>
    <w:rsid w:val="00C60C8F"/>
    <w:rsid w:val="00C976F6"/>
    <w:rsid w:val="00CA3761"/>
    <w:rsid w:val="00CB3B2A"/>
    <w:rsid w:val="00CE287A"/>
    <w:rsid w:val="00CF5DF6"/>
    <w:rsid w:val="00D5763C"/>
    <w:rsid w:val="00D71105"/>
    <w:rsid w:val="00DA6FDA"/>
    <w:rsid w:val="00E459FD"/>
    <w:rsid w:val="00F16382"/>
    <w:rsid w:val="00F24058"/>
    <w:rsid w:val="00F62CA2"/>
    <w:rsid w:val="00F701BB"/>
    <w:rsid w:val="00F80AC1"/>
    <w:rsid w:val="00F8784D"/>
    <w:rsid w:val="00FC57C7"/>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A2421"/>
    <w:rPr>
      <w:color w:val="808080"/>
    </w:rPr>
  </w:style>
  <w:style w:type="paragraph" w:customStyle="1" w:styleId="983B5C5C2E4144CB9B612C62C8EC4B4E">
    <w:name w:val="983B5C5C2E4144CB9B612C62C8EC4B4E"/>
    <w:rsid w:val="00CA3761"/>
  </w:style>
  <w:style w:type="paragraph" w:customStyle="1" w:styleId="FF195C8CB44B4BC1B4E77D7DA3A62CE4">
    <w:name w:val="FF195C8CB44B4BC1B4E77D7DA3A62CE4"/>
    <w:rsid w:val="00CA3761"/>
  </w:style>
  <w:style w:type="paragraph" w:customStyle="1" w:styleId="9939D524976D41258874D5C8ECFFA6A8">
    <w:name w:val="9939D524976D41258874D5C8ECFFA6A8"/>
    <w:rsid w:val="00CA3761"/>
  </w:style>
  <w:style w:type="paragraph" w:customStyle="1" w:styleId="EF9B7C41C5454352874B8EB2550AAE68">
    <w:name w:val="EF9B7C41C5454352874B8EB2550AAE68"/>
    <w:rsid w:val="00CA3761"/>
  </w:style>
  <w:style w:type="paragraph" w:customStyle="1" w:styleId="85C9FAE063174C5E90D9FD8EC9301E33">
    <w:name w:val="85C9FAE063174C5E90D9FD8EC9301E33"/>
    <w:rsid w:val="00CA3761"/>
  </w:style>
  <w:style w:type="paragraph" w:customStyle="1" w:styleId="47E9E0044A1C4E7AAC63501FE2B1AF4E">
    <w:name w:val="47E9E0044A1C4E7AAC63501FE2B1AF4E"/>
    <w:rsid w:val="00CA3761"/>
  </w:style>
  <w:style w:type="paragraph" w:customStyle="1" w:styleId="6A5E5B4633F44A83A5F3237C84C34047">
    <w:name w:val="6A5E5B4633F44A83A5F3237C84C34047"/>
    <w:rsid w:val="00CA3761"/>
  </w:style>
  <w:style w:type="paragraph" w:customStyle="1" w:styleId="06ED4D043CD04065AF539DF769B1562A">
    <w:name w:val="06ED4D043CD04065AF539DF769B1562A"/>
    <w:rsid w:val="00CA3761"/>
  </w:style>
  <w:style w:type="paragraph" w:customStyle="1" w:styleId="98771FFB5FA345029DEF156C9FA9138A">
    <w:name w:val="98771FFB5FA345029DEF156C9FA9138A"/>
    <w:rsid w:val="00AC5A70"/>
    <w:pPr>
      <w:spacing w:after="200" w:line="276" w:lineRule="auto"/>
    </w:pPr>
  </w:style>
  <w:style w:type="paragraph" w:customStyle="1" w:styleId="6064FF5CC7134F3BAE4C461A3733E30D">
    <w:name w:val="6064FF5CC7134F3BAE4C461A3733E30D"/>
    <w:rsid w:val="00AC5A70"/>
    <w:pPr>
      <w:spacing w:after="200" w:line="276" w:lineRule="auto"/>
    </w:pPr>
  </w:style>
  <w:style w:type="paragraph" w:customStyle="1" w:styleId="CBF83E312D3649CE8CB0CCEC0E52B726">
    <w:name w:val="CBF83E312D3649CE8CB0CCEC0E52B726"/>
    <w:rsid w:val="00AC5A70"/>
    <w:pPr>
      <w:spacing w:after="200" w:line="276" w:lineRule="auto"/>
    </w:pPr>
  </w:style>
  <w:style w:type="paragraph" w:customStyle="1" w:styleId="DAAAE64A8C1843F0AECA0F1CCF523B6C">
    <w:name w:val="DAAAE64A8C1843F0AECA0F1CCF523B6C"/>
    <w:rsid w:val="00345C47"/>
    <w:pPr>
      <w:spacing w:after="200" w:line="276" w:lineRule="auto"/>
    </w:pPr>
  </w:style>
  <w:style w:type="paragraph" w:customStyle="1" w:styleId="BF556F8AFDD94664AF85E0CAACC87D8E">
    <w:name w:val="BF556F8AFDD94664AF85E0CAACC87D8E"/>
    <w:rsid w:val="00345C47"/>
    <w:pPr>
      <w:spacing w:after="200" w:line="276" w:lineRule="auto"/>
    </w:pPr>
  </w:style>
  <w:style w:type="paragraph" w:customStyle="1" w:styleId="ADD703CAB0244026B09E37C88DFFE94C">
    <w:name w:val="ADD703CAB0244026B09E37C88DFFE94C"/>
    <w:rsid w:val="00E459FD"/>
    <w:pPr>
      <w:spacing w:after="200" w:line="276" w:lineRule="auto"/>
    </w:pPr>
  </w:style>
  <w:style w:type="paragraph" w:customStyle="1" w:styleId="471ABD3A3DDF41FA810E471FA5F35532">
    <w:name w:val="471ABD3A3DDF41FA810E471FA5F35532"/>
    <w:rsid w:val="008209DD"/>
    <w:pPr>
      <w:spacing w:after="200" w:line="276" w:lineRule="auto"/>
    </w:pPr>
  </w:style>
  <w:style w:type="paragraph" w:customStyle="1" w:styleId="4CAD0EEE824548398396602CEEFCDD9C">
    <w:name w:val="4CAD0EEE824548398396602CEEFCDD9C"/>
    <w:rsid w:val="00305B56"/>
    <w:rPr>
      <w:lang w:val="en-US" w:eastAsia="en-US"/>
    </w:rPr>
  </w:style>
  <w:style w:type="paragraph" w:customStyle="1" w:styleId="B2462104B2B14CF3B2240A62E1183A78">
    <w:name w:val="B2462104B2B14CF3B2240A62E1183A78"/>
    <w:rsid w:val="00305B56"/>
    <w:rPr>
      <w:lang w:val="en-US" w:eastAsia="en-US"/>
    </w:rPr>
  </w:style>
  <w:style w:type="paragraph" w:customStyle="1" w:styleId="8B3E9B0C2D6B4CC8A2F09E3D2703F85B">
    <w:name w:val="8B3E9B0C2D6B4CC8A2F09E3D2703F85B"/>
    <w:rsid w:val="00305B56"/>
    <w:rPr>
      <w:lang w:val="en-US" w:eastAsia="en-US"/>
    </w:rPr>
  </w:style>
  <w:style w:type="paragraph" w:customStyle="1" w:styleId="7E4491A076D94CCBA24C1E31D56B4B34">
    <w:name w:val="7E4491A076D94CCBA24C1E31D56B4B34"/>
    <w:rsid w:val="00305B56"/>
    <w:rPr>
      <w:lang w:val="en-US" w:eastAsia="en-US"/>
    </w:rPr>
  </w:style>
  <w:style w:type="paragraph" w:customStyle="1" w:styleId="4CDC214CF25D44E5AFE21304F69D997E">
    <w:name w:val="4CDC214CF25D44E5AFE21304F69D997E"/>
    <w:rsid w:val="00305B56"/>
    <w:rPr>
      <w:lang w:val="en-US" w:eastAsia="en-US"/>
    </w:rPr>
  </w:style>
  <w:style w:type="paragraph" w:customStyle="1" w:styleId="C027DF94C2E24E388133E701F6FA9B0B">
    <w:name w:val="C027DF94C2E24E388133E701F6FA9B0B"/>
    <w:rsid w:val="006A2421"/>
    <w:rPr>
      <w:kern w:val="2"/>
      <w:lang w:val="en-US" w:eastAsia="en-US"/>
      <w14:ligatures w14:val="standardContextual"/>
    </w:rPr>
  </w:style>
  <w:style w:type="paragraph" w:customStyle="1" w:styleId="751E239E05574173B49FAFA19B0B15D0">
    <w:name w:val="751E239E05574173B49FAFA19B0B15D0"/>
    <w:rsid w:val="006A2421"/>
    <w:rPr>
      <w:kern w:val="2"/>
      <w:lang w:val="en-US" w:eastAsia="en-US"/>
      <w14:ligatures w14:val="standardContextual"/>
    </w:rPr>
  </w:style>
  <w:style w:type="paragraph" w:customStyle="1" w:styleId="5837EBB129664DAE94EB473EB052337B">
    <w:name w:val="5837EBB129664DAE94EB473EB052337B"/>
    <w:rsid w:val="006A2421"/>
    <w:rPr>
      <w:kern w:val="2"/>
      <w:lang w:val="en-US" w:eastAsia="en-US"/>
      <w14:ligatures w14:val="standardContextual"/>
    </w:rPr>
  </w:style>
  <w:style w:type="paragraph" w:customStyle="1" w:styleId="3C7D30D1F0784CF48574E08C26A8C510">
    <w:name w:val="3C7D30D1F0784CF48574E08C26A8C510"/>
    <w:rsid w:val="006A2421"/>
    <w:rPr>
      <w:kern w:val="2"/>
      <w:lang w:val="en-US" w:eastAsia="en-US"/>
      <w14:ligatures w14:val="standardContextual"/>
    </w:rPr>
  </w:style>
  <w:style w:type="paragraph" w:customStyle="1" w:styleId="E5BF77F697C443EC836313D6C1EAD570">
    <w:name w:val="E5BF77F697C443EC836313D6C1EAD570"/>
    <w:rsid w:val="006A2421"/>
    <w:rPr>
      <w:kern w:val="2"/>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Tarkvarakomplekti Office kujundus">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585C3939E17CE4CAC09D478EBF78AEE" ma:contentTypeVersion="11" ma:contentTypeDescription="Create a new document." ma:contentTypeScope="" ma:versionID="5094f95fb554871629a7834d3c3de69f">
  <xsd:schema xmlns:xsd="http://www.w3.org/2001/XMLSchema" xmlns:xs="http://www.w3.org/2001/XMLSchema" xmlns:p="http://schemas.microsoft.com/office/2006/metadata/properties" xmlns:ns3="83bd9f2f-8515-4072-860f-ad5818d2e4c0" xmlns:ns4="3b9ebb5b-32c4-4bac-adc3-9c6b20a212e0" targetNamespace="http://schemas.microsoft.com/office/2006/metadata/properties" ma:root="true" ma:fieldsID="849698291798effdd77eb2ceb357bcfc" ns3:_="" ns4:_="">
    <xsd:import namespace="83bd9f2f-8515-4072-860f-ad5818d2e4c0"/>
    <xsd:import namespace="3b9ebb5b-32c4-4bac-adc3-9c6b20a212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bd9f2f-8515-4072-860f-ad5818d2e4c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9ebb5b-32c4-4bac-adc3-9c6b20a212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9C73225-F218-44A4-9B65-77390A3F8C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bd9f2f-8515-4072-860f-ad5818d2e4c0"/>
    <ds:schemaRef ds:uri="3b9ebb5b-32c4-4bac-adc3-9c6b20a212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DF8662E-928B-4FB4-BB2E-EAB53522EB3D}">
  <ds:schemaRefs>
    <ds:schemaRef ds:uri="http://schemas.microsoft.com/sharepoint/v3/contenttype/forms"/>
  </ds:schemaRefs>
</ds:datastoreItem>
</file>

<file path=customXml/itemProps3.xml><?xml version="1.0" encoding="utf-8"?>
<ds:datastoreItem xmlns:ds="http://schemas.openxmlformats.org/officeDocument/2006/customXml" ds:itemID="{185B0648-11B5-49F7-92F3-99DA18DF0F20}">
  <ds:schemaRefs>
    <ds:schemaRef ds:uri="http://schemas.openxmlformats.org/officeDocument/2006/bibliography"/>
  </ds:schemaRefs>
</ds:datastoreItem>
</file>

<file path=customXml/itemProps4.xml><?xml version="1.0" encoding="utf-8"?>
<ds:datastoreItem xmlns:ds="http://schemas.openxmlformats.org/officeDocument/2006/customXml" ds:itemID="{4F7D267E-D5FC-4AB1-A5BF-FF1EE737998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metsakasvatusteenuse töövõtuleping juriidilise isikuga mur ja mut.dotx</Template>
  <TotalTime>30</TotalTime>
  <Pages>23</Pages>
  <Words>6739</Words>
  <Characters>39090</Characters>
  <Application>Microsoft Office Word</Application>
  <DocSecurity>0</DocSecurity>
  <Lines>325</Lines>
  <Paragraphs>91</Paragraphs>
  <ScaleCrop>false</ScaleCrop>
  <Company>rmk</Company>
  <LinksUpToDate>false</LinksUpToDate>
  <CharactersWithSpaces>45738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Toomas Väät</dc:creator>
  <cp:keywords/>
  <cp:lastModifiedBy>Katrin Ametmaa</cp:lastModifiedBy>
  <cp:revision>52</cp:revision>
  <dcterms:created xsi:type="dcterms:W3CDTF">2024-11-18T10:02:00Z</dcterms:created>
  <dcterms:modified xsi:type="dcterms:W3CDTF">2024-11-29T09:32:00Z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0x010100D585C3939E17CE4CAC09D478EBF78AEE</vt:lpwstr>
  </property>
</Properties>
</file>